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57" w:rsidRDefault="00494157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4157" w:rsidRDefault="00494157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248B">
        <w:rPr>
          <w:rFonts w:ascii="Times New Roman" w:hAnsi="Times New Roman"/>
          <w:sz w:val="28"/>
          <w:szCs w:val="28"/>
        </w:rPr>
        <w:t>Сведения</w:t>
      </w:r>
    </w:p>
    <w:p w:rsidR="00494157" w:rsidRDefault="00494157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</w:t>
      </w:r>
    </w:p>
    <w:p w:rsidR="00494157" w:rsidRDefault="00494157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01 января 2012 г. по 31 декабря 2012 г.</w:t>
      </w:r>
    </w:p>
    <w:p w:rsidR="00494157" w:rsidRDefault="00494157" w:rsidP="00EA24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1800"/>
        <w:gridCol w:w="1260"/>
        <w:gridCol w:w="1800"/>
        <w:gridCol w:w="1260"/>
        <w:gridCol w:w="1620"/>
        <w:gridCol w:w="1260"/>
      </w:tblGrid>
      <w:tr w:rsidR="00494157" w:rsidRPr="00293251" w:rsidTr="00293251">
        <w:trPr>
          <w:trHeight w:val="1220"/>
        </w:trPr>
        <w:tc>
          <w:tcPr>
            <w:tcW w:w="1440" w:type="dxa"/>
            <w:vMerge w:val="restart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Фамилия, имя, отчество </w:t>
            </w:r>
          </w:p>
        </w:tc>
        <w:tc>
          <w:tcPr>
            <w:tcW w:w="1800" w:type="dxa"/>
            <w:vMerge w:val="restart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Должность </w:t>
            </w:r>
          </w:p>
        </w:tc>
        <w:tc>
          <w:tcPr>
            <w:tcW w:w="1260" w:type="dxa"/>
            <w:vMerge w:val="restart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Общая сумма декларированного дохода за 2012 год (руб.)</w:t>
            </w:r>
          </w:p>
        </w:tc>
        <w:tc>
          <w:tcPr>
            <w:tcW w:w="4680" w:type="dxa"/>
            <w:gridSpan w:val="3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Перечень объектов недвижимого имущества, принадлежащего на праве собственности или находящегося в пользовании </w:t>
            </w:r>
          </w:p>
        </w:tc>
        <w:tc>
          <w:tcPr>
            <w:tcW w:w="1260" w:type="dxa"/>
            <w:vMerge w:val="restart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Перечень транспортных средств, принадлежащих на праве собственности (вид, марка)</w:t>
            </w:r>
          </w:p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rPr>
          <w:cantSplit/>
          <w:trHeight w:val="1375"/>
        </w:trPr>
        <w:tc>
          <w:tcPr>
            <w:tcW w:w="1440" w:type="dxa"/>
            <w:vMerge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vMerge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Default="00494157" w:rsidP="002932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94157" w:rsidRPr="00293251" w:rsidRDefault="00494157" w:rsidP="002932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60" w:type="dxa"/>
          </w:tcPr>
          <w:p w:rsidR="00494157" w:rsidRDefault="00494157" w:rsidP="0029325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  <w:p w:rsidR="00494157" w:rsidRPr="00293251" w:rsidRDefault="00494157" w:rsidP="00293251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Площа</w:t>
            </w:r>
            <w:r w:rsidRPr="00293251">
              <w:t xml:space="preserve">дь </w:t>
            </w:r>
            <w:r w:rsidRPr="00293251">
              <w:rPr>
                <w:rFonts w:ascii="Times New Roman" w:hAnsi="Times New Roman"/>
              </w:rPr>
              <w:t>(кв.м.)</w:t>
            </w:r>
          </w:p>
        </w:tc>
        <w:tc>
          <w:tcPr>
            <w:tcW w:w="1620" w:type="dxa"/>
          </w:tcPr>
          <w:p w:rsidR="00494157" w:rsidRPr="00293251" w:rsidRDefault="00494157" w:rsidP="00293251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260" w:type="dxa"/>
            <w:vMerge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rPr>
          <w:cantSplit/>
          <w:trHeight w:val="860"/>
        </w:trPr>
        <w:tc>
          <w:tcPr>
            <w:tcW w:w="10440" w:type="dxa"/>
            <w:gridSpan w:val="7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Федеральное казенное учреждение «Исправительная колония №5 Управления Федеральной службы исполнения наказаний по Волгоградской области»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Авакян Никогос Саркисович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</w:t>
            </w:r>
            <w:r>
              <w:rPr>
                <w:rFonts w:ascii="Times New Roman" w:hAnsi="Times New Roman"/>
              </w:rPr>
              <w:t>федерального казенного учреждения</w:t>
            </w:r>
            <w:r w:rsidRPr="0029325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652977,70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200,2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425,5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183,5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Авдеев Алексей Викторович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Старший инспектор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329042,95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190524,49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Борзенко Михаил Викторович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446678,23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44,0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ВАЗ-2110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108200,00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74,4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Быков </w:t>
            </w:r>
          </w:p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Евгений Владимирович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Старший оперуполномоченный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344247,12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236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ГАЗ-330210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160054,73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Борисенко Дмитрий Владимирович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объединенной пожарной части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213358,26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2880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Венгловская Галина Сигизмундов</w:t>
            </w:r>
            <w:r>
              <w:rPr>
                <w:rFonts w:ascii="Times New Roman" w:hAnsi="Times New Roman"/>
              </w:rPr>
              <w:t>-</w:t>
            </w:r>
            <w:r w:rsidRPr="00293251">
              <w:rPr>
                <w:rFonts w:ascii="Times New Roman" w:hAnsi="Times New Roman"/>
              </w:rPr>
              <w:t>на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1885050,29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273335,61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351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 форд фьюжен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72,6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Гойко Виктор Викторович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363975,34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рено меган 2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288845,83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Гойко </w:t>
            </w:r>
          </w:p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Марина Владимировна 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Старший инспектор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288845,83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363975,34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рено меган 2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Герасименко Александр Александро</w:t>
            </w:r>
            <w:r>
              <w:rPr>
                <w:rFonts w:ascii="Times New Roman" w:hAnsi="Times New Roman"/>
              </w:rPr>
              <w:t>-</w:t>
            </w:r>
            <w:r w:rsidRPr="00293251">
              <w:rPr>
                <w:rFonts w:ascii="Times New Roman" w:hAnsi="Times New Roman"/>
              </w:rPr>
              <w:t>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центра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546676,71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1769000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535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65,2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Дзема Виктор Иосифович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450821,43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43,9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мицубиси галант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142600,05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43,9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Дудин Сергей Анатольевич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255573,11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мазда МПВ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Елфимов Анатолий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402510,63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ВАЗ-217030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220356,72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2/3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Жуйков Эдуард Витольдович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</w:t>
            </w:r>
            <w:r>
              <w:rPr>
                <w:rFonts w:ascii="Times New Roman" w:hAnsi="Times New Roman"/>
              </w:rPr>
              <w:t>колонии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604962,82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22,1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293251">
              <w:rPr>
                <w:rFonts w:ascii="Times New Roman" w:hAnsi="Times New Roman"/>
              </w:rPr>
              <w:t>втомобиль киа спектра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333606,50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Зоммер Сергей Викторович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Оперуполномоченный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332456,99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ниссан альмера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92389,75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34,4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497BA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Зябина Наталья Павловна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главного бухгалтера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476370,47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Зарубин Алексей Васильевич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394802,32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308526,56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23,1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(пользование)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497B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Корсуков Виталий Владимирович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</w:t>
            </w:r>
            <w:r>
              <w:rPr>
                <w:rFonts w:ascii="Times New Roman" w:hAnsi="Times New Roman"/>
              </w:rPr>
              <w:t>колонии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583239,42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ВАЗ -21074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Дача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1000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104761,34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2145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35,1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Косяк Сергей Васильевич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</w:t>
            </w:r>
            <w:r>
              <w:rPr>
                <w:rFonts w:ascii="Times New Roman" w:hAnsi="Times New Roman"/>
              </w:rPr>
              <w:t>колонии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687579,81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359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опель астра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558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69,6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160579,76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1/2доли)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558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Кулинич Михаил Вячеславович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Инспектор-дежурный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262827,92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288178,05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3/4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47,3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Дача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1000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19,3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Карпенко Юрий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254769,84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80,6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 w:rsidRPr="00293251">
              <w:rPr>
                <w:rFonts w:ascii="Times New Roman" w:hAnsi="Times New Roman"/>
              </w:rPr>
              <w:t>хендай гранд старекс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57,3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994108,00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ниссан жук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80,6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Здание торгового павильона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70,5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Клычев Александр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282299,90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103786,20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Карпушов Алексей Петрович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объединенной пожарной части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501463,07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ВАЗ-21110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119888,97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Казакова Ольга Николаевна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Старший юрисконсульт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284013,16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437009,01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</w:t>
            </w:r>
            <w:r>
              <w:rPr>
                <w:rFonts w:ascii="Times New Roman" w:hAnsi="Times New Roman"/>
              </w:rPr>
              <w:t xml:space="preserve"> </w:t>
            </w:r>
            <w:r w:rsidRPr="00293251">
              <w:rPr>
                <w:rFonts w:ascii="Times New Roman" w:hAnsi="Times New Roman"/>
              </w:rPr>
              <w:t>1/6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570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Легковой автомобиль </w:t>
            </w:r>
          </w:p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фиат албеа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(жилой дом собственность 1/6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Лобачев Владимир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306123,39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Комната гостиничного типа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83273,01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Комната гостиничного типа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Лапин Евгений Васильевич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456079,71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 ниссан альмера классик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23,1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232641,60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Левитина Татьяна</w:t>
            </w:r>
          </w:p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медицинской части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23072,35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63,8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478790,67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63,8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 тойота-калдина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Маркграф Юрий Александрович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Оперативный дежурный 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379160,06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30473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ГАЗ-31029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228138,32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Носенко Александр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479717,37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70,7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BB72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Попов Дмитрий Владимирович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Оперуполномоченный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357615,13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245632,65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50,9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Приходько Алена Федоровна</w:t>
            </w:r>
          </w:p>
        </w:tc>
        <w:tc>
          <w:tcPr>
            <w:tcW w:w="1800" w:type="dxa"/>
          </w:tcPr>
          <w:p w:rsidR="00494157" w:rsidRPr="00293251" w:rsidRDefault="00494157" w:rsidP="00BB72C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психологической лаборатории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696839,06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47,4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4260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Петров Сергей Викторович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487718,60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52,6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36000,00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52,6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Полищук Сергей Сергеевич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участка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401684,41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BB72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293251">
              <w:rPr>
                <w:rFonts w:ascii="Times New Roman" w:hAnsi="Times New Roman"/>
              </w:rPr>
              <w:t>втомобиль ВАЗ-21110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423,4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131534,75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114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54154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Полянин Андрей Владимирович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Старший инструктор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324617,88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1/8 доли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1/8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34788,5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3/8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1/8 доли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1/8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101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Сажина Галина Сергеевна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Главный бухгалтер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420775,83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61,2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337899,98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киа рио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Сажин Виталий Геннадьевич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337899,98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киа рио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420775,83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61,2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Сергиенко Александр Валерьевич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476846,80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15921,24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Самохина Ирина</w:t>
            </w:r>
          </w:p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Валериевна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Инспектор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63289,80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271248,44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609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Тупикин Александр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Помощник оперативного дежурного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283582,52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293251">
              <w:rPr>
                <w:rFonts w:ascii="Times New Roman" w:hAnsi="Times New Roman"/>
              </w:rPr>
              <w:t>втомобиль ВАЗ-11113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451982,21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43,6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293251">
              <w:rPr>
                <w:rFonts w:ascii="Times New Roman" w:hAnsi="Times New Roman"/>
              </w:rPr>
              <w:t>втомобиль ВАЗ-2106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3246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Ульянов Сергей Владимирович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оперативного отдела ФКУ ИК-5 УФСИН России по Волгоградской области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486741,82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пай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206000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54154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ВАЗ-217030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Земельный участок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719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Жилой дом (собственность, 1/3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61,3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932729,22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61,3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30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61,3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3246B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Фахрутдинов Ренат Рамильевич 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Инспектор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316800,61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A158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 а</w:t>
            </w:r>
            <w:r w:rsidRPr="00293251">
              <w:rPr>
                <w:rFonts w:ascii="Times New Roman" w:hAnsi="Times New Roman"/>
              </w:rPr>
              <w:t>втомобиль ВАЗ-21104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135768,78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Фомин Александр Васильевич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380357,93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319510,90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сын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1/4 доли))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46,8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A158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Хазов Сергей Вячеславович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Заместитель начальника колонии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586421,03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Россия</w:t>
            </w:r>
          </w:p>
        </w:tc>
        <w:tc>
          <w:tcPr>
            <w:tcW w:w="1260" w:type="dxa"/>
          </w:tcPr>
          <w:p w:rsidR="00494157" w:rsidRPr="00293251" w:rsidRDefault="00494157" w:rsidP="00A158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хендай ИХ 35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77,1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A158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форд фокус С-МАХ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Дача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8,54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263513,38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45,4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(собственность, 1/2 доли)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54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Гараж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49,7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Черенков Юрий Николаевич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Оперативный дежурный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369686,72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Квартира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33,5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A158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ВАЗ-21102</w:t>
            </w: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супруга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215025,73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4157" w:rsidRPr="00293251" w:rsidTr="00293251"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Четвертнов Александр Александрович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496015,23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Комната в общежитии (собственность)</w:t>
            </w: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18,2</w:t>
            </w: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60" w:type="dxa"/>
          </w:tcPr>
          <w:p w:rsidR="00494157" w:rsidRPr="00293251" w:rsidRDefault="00494157" w:rsidP="00A158A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Легковой автомобиль шкода октавия</w:t>
            </w:r>
          </w:p>
        </w:tc>
      </w:tr>
      <w:tr w:rsidR="00494157" w:rsidRPr="00293251" w:rsidTr="00293251">
        <w:trPr>
          <w:trHeight w:val="309"/>
        </w:trPr>
        <w:tc>
          <w:tcPr>
            <w:tcW w:w="144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3251">
              <w:rPr>
                <w:rFonts w:ascii="Times New Roman" w:hAnsi="Times New Roman"/>
              </w:rPr>
              <w:t>дочь</w:t>
            </w: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494157" w:rsidRPr="00293251" w:rsidRDefault="00494157" w:rsidP="00E979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94157" w:rsidRPr="00EA248B" w:rsidRDefault="00494157" w:rsidP="007718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494157" w:rsidRPr="00EA248B" w:rsidSect="0029325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90A63"/>
    <w:multiLevelType w:val="hybridMultilevel"/>
    <w:tmpl w:val="4F1A26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48B"/>
    <w:rsid w:val="00000B44"/>
    <w:rsid w:val="00000F3F"/>
    <w:rsid w:val="000013A8"/>
    <w:rsid w:val="000018DA"/>
    <w:rsid w:val="00001A7D"/>
    <w:rsid w:val="000020AE"/>
    <w:rsid w:val="000025FE"/>
    <w:rsid w:val="00002874"/>
    <w:rsid w:val="000028A6"/>
    <w:rsid w:val="000034E7"/>
    <w:rsid w:val="00004407"/>
    <w:rsid w:val="0000542D"/>
    <w:rsid w:val="0000568C"/>
    <w:rsid w:val="0000597B"/>
    <w:rsid w:val="00005BE4"/>
    <w:rsid w:val="000061C3"/>
    <w:rsid w:val="00006885"/>
    <w:rsid w:val="00006C2F"/>
    <w:rsid w:val="00007E00"/>
    <w:rsid w:val="00007F4B"/>
    <w:rsid w:val="00010266"/>
    <w:rsid w:val="00010398"/>
    <w:rsid w:val="000105FA"/>
    <w:rsid w:val="0001120E"/>
    <w:rsid w:val="00011371"/>
    <w:rsid w:val="0001141A"/>
    <w:rsid w:val="00011436"/>
    <w:rsid w:val="000116A3"/>
    <w:rsid w:val="00011B0C"/>
    <w:rsid w:val="00011BDD"/>
    <w:rsid w:val="00012108"/>
    <w:rsid w:val="0001291A"/>
    <w:rsid w:val="0001309E"/>
    <w:rsid w:val="0001326A"/>
    <w:rsid w:val="0001358C"/>
    <w:rsid w:val="00013C17"/>
    <w:rsid w:val="0001405D"/>
    <w:rsid w:val="0001408C"/>
    <w:rsid w:val="000157D0"/>
    <w:rsid w:val="00015AF8"/>
    <w:rsid w:val="00015FD1"/>
    <w:rsid w:val="000163D4"/>
    <w:rsid w:val="00016BC0"/>
    <w:rsid w:val="00016DEF"/>
    <w:rsid w:val="00017C7D"/>
    <w:rsid w:val="00017F78"/>
    <w:rsid w:val="00020186"/>
    <w:rsid w:val="0002062C"/>
    <w:rsid w:val="000206CE"/>
    <w:rsid w:val="00020B81"/>
    <w:rsid w:val="00020C10"/>
    <w:rsid w:val="00021F03"/>
    <w:rsid w:val="00021F87"/>
    <w:rsid w:val="00023BCE"/>
    <w:rsid w:val="00023C0C"/>
    <w:rsid w:val="000248F2"/>
    <w:rsid w:val="000253D1"/>
    <w:rsid w:val="000260B7"/>
    <w:rsid w:val="000269DF"/>
    <w:rsid w:val="00026A93"/>
    <w:rsid w:val="0002719C"/>
    <w:rsid w:val="000273B0"/>
    <w:rsid w:val="000273C4"/>
    <w:rsid w:val="00027603"/>
    <w:rsid w:val="0002779E"/>
    <w:rsid w:val="00027CFB"/>
    <w:rsid w:val="00027D21"/>
    <w:rsid w:val="00027F4C"/>
    <w:rsid w:val="000300B2"/>
    <w:rsid w:val="00030518"/>
    <w:rsid w:val="000305BA"/>
    <w:rsid w:val="00030CCD"/>
    <w:rsid w:val="000312C1"/>
    <w:rsid w:val="00031977"/>
    <w:rsid w:val="00032B5A"/>
    <w:rsid w:val="00033C34"/>
    <w:rsid w:val="00034262"/>
    <w:rsid w:val="00034837"/>
    <w:rsid w:val="00034DE5"/>
    <w:rsid w:val="000351EC"/>
    <w:rsid w:val="00035387"/>
    <w:rsid w:val="000353C6"/>
    <w:rsid w:val="00035702"/>
    <w:rsid w:val="000366B0"/>
    <w:rsid w:val="0003677C"/>
    <w:rsid w:val="00036AFF"/>
    <w:rsid w:val="00036F4F"/>
    <w:rsid w:val="000372A9"/>
    <w:rsid w:val="000375B8"/>
    <w:rsid w:val="000379A7"/>
    <w:rsid w:val="0004001B"/>
    <w:rsid w:val="000402FA"/>
    <w:rsid w:val="0004070C"/>
    <w:rsid w:val="00040B5F"/>
    <w:rsid w:val="00040EAA"/>
    <w:rsid w:val="00040F04"/>
    <w:rsid w:val="00040F28"/>
    <w:rsid w:val="000412D1"/>
    <w:rsid w:val="000421B3"/>
    <w:rsid w:val="00042E75"/>
    <w:rsid w:val="0004428E"/>
    <w:rsid w:val="00044A44"/>
    <w:rsid w:val="00044FA7"/>
    <w:rsid w:val="0004503C"/>
    <w:rsid w:val="0004572D"/>
    <w:rsid w:val="00045C92"/>
    <w:rsid w:val="00046A4E"/>
    <w:rsid w:val="000473A6"/>
    <w:rsid w:val="000474DB"/>
    <w:rsid w:val="000503A0"/>
    <w:rsid w:val="00050B42"/>
    <w:rsid w:val="0005116D"/>
    <w:rsid w:val="00051D1A"/>
    <w:rsid w:val="00051EBF"/>
    <w:rsid w:val="00051F6E"/>
    <w:rsid w:val="0005230E"/>
    <w:rsid w:val="00052737"/>
    <w:rsid w:val="0005294B"/>
    <w:rsid w:val="00052F0B"/>
    <w:rsid w:val="00053097"/>
    <w:rsid w:val="00053198"/>
    <w:rsid w:val="0005334A"/>
    <w:rsid w:val="000535ED"/>
    <w:rsid w:val="00053F84"/>
    <w:rsid w:val="000541EB"/>
    <w:rsid w:val="00054A93"/>
    <w:rsid w:val="00054C3D"/>
    <w:rsid w:val="00054EC8"/>
    <w:rsid w:val="00054F65"/>
    <w:rsid w:val="00055633"/>
    <w:rsid w:val="00056DA5"/>
    <w:rsid w:val="000571EE"/>
    <w:rsid w:val="00057556"/>
    <w:rsid w:val="000602A3"/>
    <w:rsid w:val="000616AB"/>
    <w:rsid w:val="00061A7F"/>
    <w:rsid w:val="00061ADC"/>
    <w:rsid w:val="00061C0A"/>
    <w:rsid w:val="000623BD"/>
    <w:rsid w:val="00062CB3"/>
    <w:rsid w:val="00062FF2"/>
    <w:rsid w:val="00063C70"/>
    <w:rsid w:val="000641B7"/>
    <w:rsid w:val="00064294"/>
    <w:rsid w:val="0006456A"/>
    <w:rsid w:val="000648CB"/>
    <w:rsid w:val="00064C26"/>
    <w:rsid w:val="0006518B"/>
    <w:rsid w:val="0006545E"/>
    <w:rsid w:val="00065EF1"/>
    <w:rsid w:val="00066D09"/>
    <w:rsid w:val="00066EDB"/>
    <w:rsid w:val="000670A4"/>
    <w:rsid w:val="00067437"/>
    <w:rsid w:val="000675B7"/>
    <w:rsid w:val="00067621"/>
    <w:rsid w:val="000679FF"/>
    <w:rsid w:val="00070222"/>
    <w:rsid w:val="00070A21"/>
    <w:rsid w:val="00070B55"/>
    <w:rsid w:val="00070D37"/>
    <w:rsid w:val="00070FBE"/>
    <w:rsid w:val="00071698"/>
    <w:rsid w:val="000718E6"/>
    <w:rsid w:val="0007213A"/>
    <w:rsid w:val="00072282"/>
    <w:rsid w:val="00072376"/>
    <w:rsid w:val="00072E42"/>
    <w:rsid w:val="0007325D"/>
    <w:rsid w:val="0007326F"/>
    <w:rsid w:val="000734CD"/>
    <w:rsid w:val="00073C9D"/>
    <w:rsid w:val="0007445B"/>
    <w:rsid w:val="00074F0C"/>
    <w:rsid w:val="00074FD3"/>
    <w:rsid w:val="00074FD4"/>
    <w:rsid w:val="000754D3"/>
    <w:rsid w:val="00075657"/>
    <w:rsid w:val="00075738"/>
    <w:rsid w:val="00075AC8"/>
    <w:rsid w:val="00075F26"/>
    <w:rsid w:val="00075FE8"/>
    <w:rsid w:val="0007605D"/>
    <w:rsid w:val="000761A8"/>
    <w:rsid w:val="000761B1"/>
    <w:rsid w:val="00076241"/>
    <w:rsid w:val="0007695F"/>
    <w:rsid w:val="00076986"/>
    <w:rsid w:val="00076B0B"/>
    <w:rsid w:val="000770C3"/>
    <w:rsid w:val="000776E2"/>
    <w:rsid w:val="000777E8"/>
    <w:rsid w:val="0008111E"/>
    <w:rsid w:val="0008192E"/>
    <w:rsid w:val="00081A14"/>
    <w:rsid w:val="00081D4B"/>
    <w:rsid w:val="0008273E"/>
    <w:rsid w:val="00082C85"/>
    <w:rsid w:val="00082D07"/>
    <w:rsid w:val="00083601"/>
    <w:rsid w:val="00083644"/>
    <w:rsid w:val="00083789"/>
    <w:rsid w:val="00083901"/>
    <w:rsid w:val="00083A24"/>
    <w:rsid w:val="00083ADB"/>
    <w:rsid w:val="00083B81"/>
    <w:rsid w:val="000847AA"/>
    <w:rsid w:val="00084BCD"/>
    <w:rsid w:val="00084E4C"/>
    <w:rsid w:val="00084F6E"/>
    <w:rsid w:val="00084F90"/>
    <w:rsid w:val="00085078"/>
    <w:rsid w:val="000853FC"/>
    <w:rsid w:val="00085CEF"/>
    <w:rsid w:val="00085D63"/>
    <w:rsid w:val="000862F3"/>
    <w:rsid w:val="0008641F"/>
    <w:rsid w:val="000868CF"/>
    <w:rsid w:val="00086AD9"/>
    <w:rsid w:val="00086EA5"/>
    <w:rsid w:val="00087375"/>
    <w:rsid w:val="00087E8E"/>
    <w:rsid w:val="000901B0"/>
    <w:rsid w:val="00090336"/>
    <w:rsid w:val="00090804"/>
    <w:rsid w:val="00091202"/>
    <w:rsid w:val="00091AEA"/>
    <w:rsid w:val="00091CEB"/>
    <w:rsid w:val="00091EF2"/>
    <w:rsid w:val="000934FC"/>
    <w:rsid w:val="0009405E"/>
    <w:rsid w:val="000948B2"/>
    <w:rsid w:val="00094AB0"/>
    <w:rsid w:val="00094FA3"/>
    <w:rsid w:val="0009509E"/>
    <w:rsid w:val="00095556"/>
    <w:rsid w:val="00095882"/>
    <w:rsid w:val="00095CC8"/>
    <w:rsid w:val="00095FB6"/>
    <w:rsid w:val="000965EA"/>
    <w:rsid w:val="00096B4B"/>
    <w:rsid w:val="00097101"/>
    <w:rsid w:val="00097557"/>
    <w:rsid w:val="00097E61"/>
    <w:rsid w:val="00097EB1"/>
    <w:rsid w:val="000A01DB"/>
    <w:rsid w:val="000A069A"/>
    <w:rsid w:val="000A0B2A"/>
    <w:rsid w:val="000A0EB0"/>
    <w:rsid w:val="000A0EEF"/>
    <w:rsid w:val="000A14A4"/>
    <w:rsid w:val="000A1A4D"/>
    <w:rsid w:val="000A1BEB"/>
    <w:rsid w:val="000A1F54"/>
    <w:rsid w:val="000A2077"/>
    <w:rsid w:val="000A21AA"/>
    <w:rsid w:val="000A275E"/>
    <w:rsid w:val="000A28E9"/>
    <w:rsid w:val="000A3001"/>
    <w:rsid w:val="000A399A"/>
    <w:rsid w:val="000A3D1C"/>
    <w:rsid w:val="000A3F59"/>
    <w:rsid w:val="000A3FDB"/>
    <w:rsid w:val="000A51AC"/>
    <w:rsid w:val="000A5694"/>
    <w:rsid w:val="000A574C"/>
    <w:rsid w:val="000A5770"/>
    <w:rsid w:val="000A5AB4"/>
    <w:rsid w:val="000A5D61"/>
    <w:rsid w:val="000A6575"/>
    <w:rsid w:val="000A67AF"/>
    <w:rsid w:val="000A67FF"/>
    <w:rsid w:val="000A687A"/>
    <w:rsid w:val="000A7969"/>
    <w:rsid w:val="000A7E5C"/>
    <w:rsid w:val="000B05BB"/>
    <w:rsid w:val="000B1882"/>
    <w:rsid w:val="000B21DD"/>
    <w:rsid w:val="000B2211"/>
    <w:rsid w:val="000B2250"/>
    <w:rsid w:val="000B24E8"/>
    <w:rsid w:val="000B2539"/>
    <w:rsid w:val="000B2B7B"/>
    <w:rsid w:val="000B3160"/>
    <w:rsid w:val="000B3F88"/>
    <w:rsid w:val="000B422E"/>
    <w:rsid w:val="000B4262"/>
    <w:rsid w:val="000B4883"/>
    <w:rsid w:val="000B5015"/>
    <w:rsid w:val="000B5BAD"/>
    <w:rsid w:val="000B651A"/>
    <w:rsid w:val="000B6CBC"/>
    <w:rsid w:val="000B6D23"/>
    <w:rsid w:val="000B7088"/>
    <w:rsid w:val="000B7372"/>
    <w:rsid w:val="000B7CA4"/>
    <w:rsid w:val="000C07BD"/>
    <w:rsid w:val="000C0A6A"/>
    <w:rsid w:val="000C0D76"/>
    <w:rsid w:val="000C142C"/>
    <w:rsid w:val="000C196A"/>
    <w:rsid w:val="000C1C4C"/>
    <w:rsid w:val="000C1C5F"/>
    <w:rsid w:val="000C1C92"/>
    <w:rsid w:val="000C1E2F"/>
    <w:rsid w:val="000C2160"/>
    <w:rsid w:val="000C231E"/>
    <w:rsid w:val="000C33D0"/>
    <w:rsid w:val="000C3460"/>
    <w:rsid w:val="000C43B4"/>
    <w:rsid w:val="000C4F35"/>
    <w:rsid w:val="000C5452"/>
    <w:rsid w:val="000C5AD8"/>
    <w:rsid w:val="000C5CE1"/>
    <w:rsid w:val="000C5E80"/>
    <w:rsid w:val="000C69B1"/>
    <w:rsid w:val="000D007F"/>
    <w:rsid w:val="000D0C94"/>
    <w:rsid w:val="000D0D01"/>
    <w:rsid w:val="000D1515"/>
    <w:rsid w:val="000D1E30"/>
    <w:rsid w:val="000D2476"/>
    <w:rsid w:val="000D2D05"/>
    <w:rsid w:val="000D2EF8"/>
    <w:rsid w:val="000D31E9"/>
    <w:rsid w:val="000D3338"/>
    <w:rsid w:val="000D356D"/>
    <w:rsid w:val="000D359B"/>
    <w:rsid w:val="000D3672"/>
    <w:rsid w:val="000D3953"/>
    <w:rsid w:val="000D3C09"/>
    <w:rsid w:val="000D4172"/>
    <w:rsid w:val="000D439B"/>
    <w:rsid w:val="000D4AF3"/>
    <w:rsid w:val="000D4FEF"/>
    <w:rsid w:val="000D5CC1"/>
    <w:rsid w:val="000D6425"/>
    <w:rsid w:val="000D677C"/>
    <w:rsid w:val="000D7EE9"/>
    <w:rsid w:val="000E0464"/>
    <w:rsid w:val="000E0973"/>
    <w:rsid w:val="000E0FFC"/>
    <w:rsid w:val="000E10BC"/>
    <w:rsid w:val="000E13AB"/>
    <w:rsid w:val="000E1F45"/>
    <w:rsid w:val="000E2283"/>
    <w:rsid w:val="000E2511"/>
    <w:rsid w:val="000E2537"/>
    <w:rsid w:val="000E32A0"/>
    <w:rsid w:val="000E3475"/>
    <w:rsid w:val="000E3AB9"/>
    <w:rsid w:val="000E4189"/>
    <w:rsid w:val="000E4721"/>
    <w:rsid w:val="000E4F45"/>
    <w:rsid w:val="000E5021"/>
    <w:rsid w:val="000E5148"/>
    <w:rsid w:val="000E51A2"/>
    <w:rsid w:val="000E51F1"/>
    <w:rsid w:val="000E52F8"/>
    <w:rsid w:val="000E55E0"/>
    <w:rsid w:val="000E5F41"/>
    <w:rsid w:val="000E60C6"/>
    <w:rsid w:val="000E635A"/>
    <w:rsid w:val="000E63BC"/>
    <w:rsid w:val="000E6670"/>
    <w:rsid w:val="000E736E"/>
    <w:rsid w:val="000E7657"/>
    <w:rsid w:val="000E7B37"/>
    <w:rsid w:val="000F017A"/>
    <w:rsid w:val="000F041C"/>
    <w:rsid w:val="000F057F"/>
    <w:rsid w:val="000F07FB"/>
    <w:rsid w:val="000F17A9"/>
    <w:rsid w:val="000F2216"/>
    <w:rsid w:val="000F25AB"/>
    <w:rsid w:val="000F26A2"/>
    <w:rsid w:val="000F2FC1"/>
    <w:rsid w:val="000F3875"/>
    <w:rsid w:val="000F3A36"/>
    <w:rsid w:val="000F4322"/>
    <w:rsid w:val="000F44E2"/>
    <w:rsid w:val="000F4B59"/>
    <w:rsid w:val="000F4CC4"/>
    <w:rsid w:val="000F4FE0"/>
    <w:rsid w:val="000F5822"/>
    <w:rsid w:val="000F6006"/>
    <w:rsid w:val="000F61E8"/>
    <w:rsid w:val="000F63D9"/>
    <w:rsid w:val="000F65F4"/>
    <w:rsid w:val="000F66FA"/>
    <w:rsid w:val="000F7350"/>
    <w:rsid w:val="000F777A"/>
    <w:rsid w:val="000F7A09"/>
    <w:rsid w:val="000F7AEE"/>
    <w:rsid w:val="000F7D1B"/>
    <w:rsid w:val="00100016"/>
    <w:rsid w:val="00100026"/>
    <w:rsid w:val="00100A87"/>
    <w:rsid w:val="00101730"/>
    <w:rsid w:val="00101B7C"/>
    <w:rsid w:val="00101C0F"/>
    <w:rsid w:val="00101C58"/>
    <w:rsid w:val="001024E1"/>
    <w:rsid w:val="00102C48"/>
    <w:rsid w:val="00102F20"/>
    <w:rsid w:val="00103066"/>
    <w:rsid w:val="001035BD"/>
    <w:rsid w:val="0010389B"/>
    <w:rsid w:val="00103C66"/>
    <w:rsid w:val="00103F43"/>
    <w:rsid w:val="00104266"/>
    <w:rsid w:val="00104267"/>
    <w:rsid w:val="001049D2"/>
    <w:rsid w:val="00104A5B"/>
    <w:rsid w:val="00104C0F"/>
    <w:rsid w:val="001052B2"/>
    <w:rsid w:val="001052F2"/>
    <w:rsid w:val="00105926"/>
    <w:rsid w:val="00105C6B"/>
    <w:rsid w:val="0010618E"/>
    <w:rsid w:val="00106858"/>
    <w:rsid w:val="001068D9"/>
    <w:rsid w:val="00106ED9"/>
    <w:rsid w:val="0010735A"/>
    <w:rsid w:val="0010742D"/>
    <w:rsid w:val="001074BE"/>
    <w:rsid w:val="00107581"/>
    <w:rsid w:val="00107A84"/>
    <w:rsid w:val="00107DDE"/>
    <w:rsid w:val="001101A5"/>
    <w:rsid w:val="0011064C"/>
    <w:rsid w:val="00110AE9"/>
    <w:rsid w:val="00110FD1"/>
    <w:rsid w:val="0011130E"/>
    <w:rsid w:val="00111479"/>
    <w:rsid w:val="001116B0"/>
    <w:rsid w:val="00111937"/>
    <w:rsid w:val="0011200E"/>
    <w:rsid w:val="001120A3"/>
    <w:rsid w:val="0011240E"/>
    <w:rsid w:val="0011242B"/>
    <w:rsid w:val="0011274E"/>
    <w:rsid w:val="00112822"/>
    <w:rsid w:val="00112D9F"/>
    <w:rsid w:val="001136C7"/>
    <w:rsid w:val="00113818"/>
    <w:rsid w:val="001142C1"/>
    <w:rsid w:val="00114748"/>
    <w:rsid w:val="00114968"/>
    <w:rsid w:val="00114B83"/>
    <w:rsid w:val="0011547A"/>
    <w:rsid w:val="001156BC"/>
    <w:rsid w:val="00115732"/>
    <w:rsid w:val="00115B31"/>
    <w:rsid w:val="00115E91"/>
    <w:rsid w:val="0011642D"/>
    <w:rsid w:val="0011665C"/>
    <w:rsid w:val="00116D03"/>
    <w:rsid w:val="00117708"/>
    <w:rsid w:val="001178DD"/>
    <w:rsid w:val="00117B99"/>
    <w:rsid w:val="00120BE9"/>
    <w:rsid w:val="0012167B"/>
    <w:rsid w:val="0012243D"/>
    <w:rsid w:val="00122F71"/>
    <w:rsid w:val="00122FDE"/>
    <w:rsid w:val="00123927"/>
    <w:rsid w:val="00124471"/>
    <w:rsid w:val="00124C16"/>
    <w:rsid w:val="00124F36"/>
    <w:rsid w:val="00125C18"/>
    <w:rsid w:val="00127722"/>
    <w:rsid w:val="00127AAD"/>
    <w:rsid w:val="00127C42"/>
    <w:rsid w:val="0013007D"/>
    <w:rsid w:val="00130960"/>
    <w:rsid w:val="00130F23"/>
    <w:rsid w:val="001312BB"/>
    <w:rsid w:val="0013198C"/>
    <w:rsid w:val="001324C3"/>
    <w:rsid w:val="00132D40"/>
    <w:rsid w:val="001331FE"/>
    <w:rsid w:val="001333BC"/>
    <w:rsid w:val="00133458"/>
    <w:rsid w:val="0013368F"/>
    <w:rsid w:val="001341CE"/>
    <w:rsid w:val="001341FD"/>
    <w:rsid w:val="0013456F"/>
    <w:rsid w:val="00134B3C"/>
    <w:rsid w:val="0013525D"/>
    <w:rsid w:val="00135481"/>
    <w:rsid w:val="001355BB"/>
    <w:rsid w:val="001356C9"/>
    <w:rsid w:val="00135B37"/>
    <w:rsid w:val="001363D5"/>
    <w:rsid w:val="00137148"/>
    <w:rsid w:val="001371BE"/>
    <w:rsid w:val="00140209"/>
    <w:rsid w:val="00140210"/>
    <w:rsid w:val="00141236"/>
    <w:rsid w:val="0014149B"/>
    <w:rsid w:val="00141778"/>
    <w:rsid w:val="001417A4"/>
    <w:rsid w:val="00142308"/>
    <w:rsid w:val="00142AE2"/>
    <w:rsid w:val="00142FDA"/>
    <w:rsid w:val="00143350"/>
    <w:rsid w:val="00143406"/>
    <w:rsid w:val="00143900"/>
    <w:rsid w:val="001449DC"/>
    <w:rsid w:val="00144BB6"/>
    <w:rsid w:val="00144BCE"/>
    <w:rsid w:val="00144CDB"/>
    <w:rsid w:val="001456BF"/>
    <w:rsid w:val="00145B60"/>
    <w:rsid w:val="00145DF4"/>
    <w:rsid w:val="00146251"/>
    <w:rsid w:val="0014639E"/>
    <w:rsid w:val="0014642B"/>
    <w:rsid w:val="001467D3"/>
    <w:rsid w:val="00146930"/>
    <w:rsid w:val="00147466"/>
    <w:rsid w:val="00147912"/>
    <w:rsid w:val="00147CC6"/>
    <w:rsid w:val="00147D88"/>
    <w:rsid w:val="0015013F"/>
    <w:rsid w:val="0015019C"/>
    <w:rsid w:val="00150218"/>
    <w:rsid w:val="001507FC"/>
    <w:rsid w:val="00150BDB"/>
    <w:rsid w:val="00150E99"/>
    <w:rsid w:val="00151452"/>
    <w:rsid w:val="001519EA"/>
    <w:rsid w:val="00152672"/>
    <w:rsid w:val="00152909"/>
    <w:rsid w:val="0015315F"/>
    <w:rsid w:val="001546D4"/>
    <w:rsid w:val="00154A59"/>
    <w:rsid w:val="00154AE6"/>
    <w:rsid w:val="00154B90"/>
    <w:rsid w:val="001557ED"/>
    <w:rsid w:val="00155C81"/>
    <w:rsid w:val="00155DAF"/>
    <w:rsid w:val="001560AA"/>
    <w:rsid w:val="001561D2"/>
    <w:rsid w:val="001564B1"/>
    <w:rsid w:val="001564D8"/>
    <w:rsid w:val="001572EC"/>
    <w:rsid w:val="00157CC4"/>
    <w:rsid w:val="00160538"/>
    <w:rsid w:val="00160D54"/>
    <w:rsid w:val="00160E55"/>
    <w:rsid w:val="00160F68"/>
    <w:rsid w:val="001610A2"/>
    <w:rsid w:val="00161532"/>
    <w:rsid w:val="00161F91"/>
    <w:rsid w:val="00162C43"/>
    <w:rsid w:val="00163073"/>
    <w:rsid w:val="00163447"/>
    <w:rsid w:val="00164002"/>
    <w:rsid w:val="001648C7"/>
    <w:rsid w:val="00165178"/>
    <w:rsid w:val="0016535E"/>
    <w:rsid w:val="001653BD"/>
    <w:rsid w:val="0016570C"/>
    <w:rsid w:val="001658D9"/>
    <w:rsid w:val="00165BFC"/>
    <w:rsid w:val="00166858"/>
    <w:rsid w:val="001668A4"/>
    <w:rsid w:val="0016764B"/>
    <w:rsid w:val="00167B07"/>
    <w:rsid w:val="00167C39"/>
    <w:rsid w:val="00167F15"/>
    <w:rsid w:val="001702DD"/>
    <w:rsid w:val="0017107C"/>
    <w:rsid w:val="001711D8"/>
    <w:rsid w:val="00171481"/>
    <w:rsid w:val="00171A3F"/>
    <w:rsid w:val="001722DC"/>
    <w:rsid w:val="001723C8"/>
    <w:rsid w:val="001725F5"/>
    <w:rsid w:val="0017273B"/>
    <w:rsid w:val="00172980"/>
    <w:rsid w:val="00172D77"/>
    <w:rsid w:val="00173323"/>
    <w:rsid w:val="001735C8"/>
    <w:rsid w:val="00173B85"/>
    <w:rsid w:val="0017413D"/>
    <w:rsid w:val="001749D2"/>
    <w:rsid w:val="00174B2B"/>
    <w:rsid w:val="00174EEC"/>
    <w:rsid w:val="001752C8"/>
    <w:rsid w:val="0017539E"/>
    <w:rsid w:val="001757A5"/>
    <w:rsid w:val="00175839"/>
    <w:rsid w:val="00175F07"/>
    <w:rsid w:val="00176103"/>
    <w:rsid w:val="00176162"/>
    <w:rsid w:val="001762D8"/>
    <w:rsid w:val="00176301"/>
    <w:rsid w:val="0017690A"/>
    <w:rsid w:val="001770AA"/>
    <w:rsid w:val="0017785F"/>
    <w:rsid w:val="00180177"/>
    <w:rsid w:val="00180669"/>
    <w:rsid w:val="001806E4"/>
    <w:rsid w:val="001808AA"/>
    <w:rsid w:val="00180AEF"/>
    <w:rsid w:val="00180ECC"/>
    <w:rsid w:val="00180F51"/>
    <w:rsid w:val="00181B52"/>
    <w:rsid w:val="00181B5F"/>
    <w:rsid w:val="00182345"/>
    <w:rsid w:val="00182B82"/>
    <w:rsid w:val="00182CF4"/>
    <w:rsid w:val="0018334E"/>
    <w:rsid w:val="0018335B"/>
    <w:rsid w:val="0018395D"/>
    <w:rsid w:val="00183B58"/>
    <w:rsid w:val="00184D4A"/>
    <w:rsid w:val="00185143"/>
    <w:rsid w:val="00185314"/>
    <w:rsid w:val="00185409"/>
    <w:rsid w:val="0018591F"/>
    <w:rsid w:val="00185C6C"/>
    <w:rsid w:val="00185D78"/>
    <w:rsid w:val="001860D5"/>
    <w:rsid w:val="00186933"/>
    <w:rsid w:val="00186D27"/>
    <w:rsid w:val="001874EA"/>
    <w:rsid w:val="0019030C"/>
    <w:rsid w:val="00192804"/>
    <w:rsid w:val="00192E43"/>
    <w:rsid w:val="00193826"/>
    <w:rsid w:val="00193B2D"/>
    <w:rsid w:val="00193F59"/>
    <w:rsid w:val="001940D6"/>
    <w:rsid w:val="00194BF5"/>
    <w:rsid w:val="00195596"/>
    <w:rsid w:val="00195778"/>
    <w:rsid w:val="00195782"/>
    <w:rsid w:val="0019596E"/>
    <w:rsid w:val="00195B17"/>
    <w:rsid w:val="00195C83"/>
    <w:rsid w:val="001961F3"/>
    <w:rsid w:val="001979FA"/>
    <w:rsid w:val="001A00AB"/>
    <w:rsid w:val="001A0379"/>
    <w:rsid w:val="001A0518"/>
    <w:rsid w:val="001A0606"/>
    <w:rsid w:val="001A0967"/>
    <w:rsid w:val="001A103D"/>
    <w:rsid w:val="001A244C"/>
    <w:rsid w:val="001A2FB2"/>
    <w:rsid w:val="001A39AA"/>
    <w:rsid w:val="001A4655"/>
    <w:rsid w:val="001A476C"/>
    <w:rsid w:val="001A4BFE"/>
    <w:rsid w:val="001A4ED8"/>
    <w:rsid w:val="001A5320"/>
    <w:rsid w:val="001A5474"/>
    <w:rsid w:val="001A58B7"/>
    <w:rsid w:val="001A5C0C"/>
    <w:rsid w:val="001A607B"/>
    <w:rsid w:val="001A6334"/>
    <w:rsid w:val="001A662B"/>
    <w:rsid w:val="001A6672"/>
    <w:rsid w:val="001A6853"/>
    <w:rsid w:val="001A6A71"/>
    <w:rsid w:val="001A721F"/>
    <w:rsid w:val="001A73CE"/>
    <w:rsid w:val="001A795A"/>
    <w:rsid w:val="001A7E1B"/>
    <w:rsid w:val="001A7FE5"/>
    <w:rsid w:val="001B0000"/>
    <w:rsid w:val="001B0498"/>
    <w:rsid w:val="001B08AA"/>
    <w:rsid w:val="001B0A32"/>
    <w:rsid w:val="001B0F12"/>
    <w:rsid w:val="001B122C"/>
    <w:rsid w:val="001B2376"/>
    <w:rsid w:val="001B2E38"/>
    <w:rsid w:val="001B32C3"/>
    <w:rsid w:val="001B3764"/>
    <w:rsid w:val="001B379D"/>
    <w:rsid w:val="001B3A42"/>
    <w:rsid w:val="001B3AAC"/>
    <w:rsid w:val="001B4185"/>
    <w:rsid w:val="001B425C"/>
    <w:rsid w:val="001B4554"/>
    <w:rsid w:val="001B4B54"/>
    <w:rsid w:val="001B4E54"/>
    <w:rsid w:val="001B5066"/>
    <w:rsid w:val="001B5CBE"/>
    <w:rsid w:val="001B5D90"/>
    <w:rsid w:val="001B5FF5"/>
    <w:rsid w:val="001B603A"/>
    <w:rsid w:val="001B6351"/>
    <w:rsid w:val="001B6E7D"/>
    <w:rsid w:val="001B719B"/>
    <w:rsid w:val="001B7A76"/>
    <w:rsid w:val="001B7F5C"/>
    <w:rsid w:val="001C002B"/>
    <w:rsid w:val="001C04E2"/>
    <w:rsid w:val="001C05DA"/>
    <w:rsid w:val="001C070A"/>
    <w:rsid w:val="001C0C4F"/>
    <w:rsid w:val="001C11F3"/>
    <w:rsid w:val="001C15D0"/>
    <w:rsid w:val="001C15F0"/>
    <w:rsid w:val="001C1A7C"/>
    <w:rsid w:val="001C251F"/>
    <w:rsid w:val="001C2580"/>
    <w:rsid w:val="001C25D7"/>
    <w:rsid w:val="001C28E4"/>
    <w:rsid w:val="001C2AD7"/>
    <w:rsid w:val="001C3051"/>
    <w:rsid w:val="001C309F"/>
    <w:rsid w:val="001C3FD4"/>
    <w:rsid w:val="001C427F"/>
    <w:rsid w:val="001C4315"/>
    <w:rsid w:val="001C46AC"/>
    <w:rsid w:val="001C4829"/>
    <w:rsid w:val="001C4901"/>
    <w:rsid w:val="001C49C0"/>
    <w:rsid w:val="001C4CDB"/>
    <w:rsid w:val="001C4D6F"/>
    <w:rsid w:val="001C52DD"/>
    <w:rsid w:val="001C56BC"/>
    <w:rsid w:val="001C571F"/>
    <w:rsid w:val="001C59A5"/>
    <w:rsid w:val="001C6029"/>
    <w:rsid w:val="001C646E"/>
    <w:rsid w:val="001C6C2C"/>
    <w:rsid w:val="001C726F"/>
    <w:rsid w:val="001C73C0"/>
    <w:rsid w:val="001C76C8"/>
    <w:rsid w:val="001C78B0"/>
    <w:rsid w:val="001C79AF"/>
    <w:rsid w:val="001C7F43"/>
    <w:rsid w:val="001D0037"/>
    <w:rsid w:val="001D04FC"/>
    <w:rsid w:val="001D0A93"/>
    <w:rsid w:val="001D0C05"/>
    <w:rsid w:val="001D0C0F"/>
    <w:rsid w:val="001D0C82"/>
    <w:rsid w:val="001D1515"/>
    <w:rsid w:val="001D24C3"/>
    <w:rsid w:val="001D3005"/>
    <w:rsid w:val="001D32B6"/>
    <w:rsid w:val="001D36C0"/>
    <w:rsid w:val="001D375E"/>
    <w:rsid w:val="001D3AC7"/>
    <w:rsid w:val="001D3BE9"/>
    <w:rsid w:val="001D3C21"/>
    <w:rsid w:val="001D3CFA"/>
    <w:rsid w:val="001D3E4D"/>
    <w:rsid w:val="001D4A06"/>
    <w:rsid w:val="001D4D7F"/>
    <w:rsid w:val="001D5DD2"/>
    <w:rsid w:val="001D5E76"/>
    <w:rsid w:val="001D620B"/>
    <w:rsid w:val="001D66F5"/>
    <w:rsid w:val="001D68BB"/>
    <w:rsid w:val="001D6DC9"/>
    <w:rsid w:val="001D76D1"/>
    <w:rsid w:val="001D7CC1"/>
    <w:rsid w:val="001E010B"/>
    <w:rsid w:val="001E023A"/>
    <w:rsid w:val="001E06BE"/>
    <w:rsid w:val="001E0712"/>
    <w:rsid w:val="001E07E5"/>
    <w:rsid w:val="001E16ED"/>
    <w:rsid w:val="001E179A"/>
    <w:rsid w:val="001E21B6"/>
    <w:rsid w:val="001E25D0"/>
    <w:rsid w:val="001E25F1"/>
    <w:rsid w:val="001E2757"/>
    <w:rsid w:val="001E2D84"/>
    <w:rsid w:val="001E30EE"/>
    <w:rsid w:val="001E379F"/>
    <w:rsid w:val="001E3C50"/>
    <w:rsid w:val="001E3EAA"/>
    <w:rsid w:val="001E48CE"/>
    <w:rsid w:val="001E57A8"/>
    <w:rsid w:val="001E5B50"/>
    <w:rsid w:val="001E5C0F"/>
    <w:rsid w:val="001E5FE2"/>
    <w:rsid w:val="001E638E"/>
    <w:rsid w:val="001E683F"/>
    <w:rsid w:val="001E6F5D"/>
    <w:rsid w:val="001E7899"/>
    <w:rsid w:val="001E7EB8"/>
    <w:rsid w:val="001F00DC"/>
    <w:rsid w:val="001F04D4"/>
    <w:rsid w:val="001F09CD"/>
    <w:rsid w:val="001F0DD8"/>
    <w:rsid w:val="001F18E5"/>
    <w:rsid w:val="001F2250"/>
    <w:rsid w:val="001F230B"/>
    <w:rsid w:val="001F2A38"/>
    <w:rsid w:val="001F2A75"/>
    <w:rsid w:val="001F2AA0"/>
    <w:rsid w:val="001F2BC3"/>
    <w:rsid w:val="001F2C80"/>
    <w:rsid w:val="001F2CA9"/>
    <w:rsid w:val="001F357D"/>
    <w:rsid w:val="001F3A21"/>
    <w:rsid w:val="001F3CBE"/>
    <w:rsid w:val="001F3F73"/>
    <w:rsid w:val="001F58AF"/>
    <w:rsid w:val="001F59B6"/>
    <w:rsid w:val="001F6031"/>
    <w:rsid w:val="001F615B"/>
    <w:rsid w:val="001F62EA"/>
    <w:rsid w:val="001F6388"/>
    <w:rsid w:val="001F6B88"/>
    <w:rsid w:val="001F6C46"/>
    <w:rsid w:val="001F6CB3"/>
    <w:rsid w:val="001F6E3E"/>
    <w:rsid w:val="001F71D8"/>
    <w:rsid w:val="001F7B6B"/>
    <w:rsid w:val="0020161A"/>
    <w:rsid w:val="0020177F"/>
    <w:rsid w:val="0020179F"/>
    <w:rsid w:val="0020184B"/>
    <w:rsid w:val="00201920"/>
    <w:rsid w:val="00201AC0"/>
    <w:rsid w:val="00201FB6"/>
    <w:rsid w:val="002023F2"/>
    <w:rsid w:val="002027E6"/>
    <w:rsid w:val="002028B2"/>
    <w:rsid w:val="00202BC0"/>
    <w:rsid w:val="00202C9E"/>
    <w:rsid w:val="0020339E"/>
    <w:rsid w:val="002033A5"/>
    <w:rsid w:val="00203821"/>
    <w:rsid w:val="00203AEE"/>
    <w:rsid w:val="00203B19"/>
    <w:rsid w:val="00204052"/>
    <w:rsid w:val="00204112"/>
    <w:rsid w:val="00204329"/>
    <w:rsid w:val="00204B3E"/>
    <w:rsid w:val="0020520E"/>
    <w:rsid w:val="002052A6"/>
    <w:rsid w:val="00205B96"/>
    <w:rsid w:val="00206752"/>
    <w:rsid w:val="0020747F"/>
    <w:rsid w:val="002107DA"/>
    <w:rsid w:val="00210D36"/>
    <w:rsid w:val="00210D51"/>
    <w:rsid w:val="00211593"/>
    <w:rsid w:val="00212241"/>
    <w:rsid w:val="00212848"/>
    <w:rsid w:val="002129B5"/>
    <w:rsid w:val="00212EEC"/>
    <w:rsid w:val="00213C8F"/>
    <w:rsid w:val="002142E3"/>
    <w:rsid w:val="002144D2"/>
    <w:rsid w:val="002149E7"/>
    <w:rsid w:val="00214F19"/>
    <w:rsid w:val="002151FD"/>
    <w:rsid w:val="0021524B"/>
    <w:rsid w:val="00215C8D"/>
    <w:rsid w:val="002167C0"/>
    <w:rsid w:val="00216818"/>
    <w:rsid w:val="002175DC"/>
    <w:rsid w:val="00217627"/>
    <w:rsid w:val="00217661"/>
    <w:rsid w:val="002201CD"/>
    <w:rsid w:val="002208F6"/>
    <w:rsid w:val="0022118E"/>
    <w:rsid w:val="0022197E"/>
    <w:rsid w:val="00221B37"/>
    <w:rsid w:val="00221DA2"/>
    <w:rsid w:val="002223F6"/>
    <w:rsid w:val="00223AAE"/>
    <w:rsid w:val="00223C94"/>
    <w:rsid w:val="00224282"/>
    <w:rsid w:val="002243F2"/>
    <w:rsid w:val="00224440"/>
    <w:rsid w:val="00224F6E"/>
    <w:rsid w:val="002252E8"/>
    <w:rsid w:val="00225C24"/>
    <w:rsid w:val="002269BD"/>
    <w:rsid w:val="00227137"/>
    <w:rsid w:val="00227527"/>
    <w:rsid w:val="00227C1D"/>
    <w:rsid w:val="00227FA5"/>
    <w:rsid w:val="002300B6"/>
    <w:rsid w:val="00230957"/>
    <w:rsid w:val="00230DE7"/>
    <w:rsid w:val="002313F3"/>
    <w:rsid w:val="002318A7"/>
    <w:rsid w:val="00231C17"/>
    <w:rsid w:val="002324BA"/>
    <w:rsid w:val="002333EC"/>
    <w:rsid w:val="002334E5"/>
    <w:rsid w:val="00233739"/>
    <w:rsid w:val="00234844"/>
    <w:rsid w:val="00234921"/>
    <w:rsid w:val="00234EED"/>
    <w:rsid w:val="00235738"/>
    <w:rsid w:val="002358ED"/>
    <w:rsid w:val="002359F2"/>
    <w:rsid w:val="00235B5D"/>
    <w:rsid w:val="00235CCD"/>
    <w:rsid w:val="00236072"/>
    <w:rsid w:val="00236807"/>
    <w:rsid w:val="00236950"/>
    <w:rsid w:val="00236DFA"/>
    <w:rsid w:val="00236F3E"/>
    <w:rsid w:val="002379A6"/>
    <w:rsid w:val="00237CC6"/>
    <w:rsid w:val="002401A1"/>
    <w:rsid w:val="00240228"/>
    <w:rsid w:val="0024073C"/>
    <w:rsid w:val="00240906"/>
    <w:rsid w:val="00240C63"/>
    <w:rsid w:val="00241145"/>
    <w:rsid w:val="00241257"/>
    <w:rsid w:val="002412D6"/>
    <w:rsid w:val="0024155A"/>
    <w:rsid w:val="00241650"/>
    <w:rsid w:val="002417E8"/>
    <w:rsid w:val="0024191C"/>
    <w:rsid w:val="00241A33"/>
    <w:rsid w:val="00241DD4"/>
    <w:rsid w:val="00242283"/>
    <w:rsid w:val="0024259D"/>
    <w:rsid w:val="00243382"/>
    <w:rsid w:val="00243CC3"/>
    <w:rsid w:val="002441AA"/>
    <w:rsid w:val="0024437B"/>
    <w:rsid w:val="00245524"/>
    <w:rsid w:val="0024577F"/>
    <w:rsid w:val="002458CC"/>
    <w:rsid w:val="002459C8"/>
    <w:rsid w:val="00245F20"/>
    <w:rsid w:val="002465FB"/>
    <w:rsid w:val="002470BB"/>
    <w:rsid w:val="00247390"/>
    <w:rsid w:val="00247734"/>
    <w:rsid w:val="002500E3"/>
    <w:rsid w:val="00250839"/>
    <w:rsid w:val="00251307"/>
    <w:rsid w:val="0025144A"/>
    <w:rsid w:val="002514AA"/>
    <w:rsid w:val="002516B9"/>
    <w:rsid w:val="002516C4"/>
    <w:rsid w:val="00251EF5"/>
    <w:rsid w:val="00252016"/>
    <w:rsid w:val="00252644"/>
    <w:rsid w:val="00252C54"/>
    <w:rsid w:val="00253195"/>
    <w:rsid w:val="0025330F"/>
    <w:rsid w:val="00253A52"/>
    <w:rsid w:val="00253C8B"/>
    <w:rsid w:val="00254293"/>
    <w:rsid w:val="00254B43"/>
    <w:rsid w:val="00254BA6"/>
    <w:rsid w:val="00254D33"/>
    <w:rsid w:val="00255094"/>
    <w:rsid w:val="002558BA"/>
    <w:rsid w:val="002560BD"/>
    <w:rsid w:val="0025636A"/>
    <w:rsid w:val="002563A6"/>
    <w:rsid w:val="0025651F"/>
    <w:rsid w:val="002568E8"/>
    <w:rsid w:val="002573D1"/>
    <w:rsid w:val="00257A24"/>
    <w:rsid w:val="00257C09"/>
    <w:rsid w:val="00257FE2"/>
    <w:rsid w:val="00260EE7"/>
    <w:rsid w:val="0026111E"/>
    <w:rsid w:val="00261291"/>
    <w:rsid w:val="00261C66"/>
    <w:rsid w:val="0026209C"/>
    <w:rsid w:val="0026237B"/>
    <w:rsid w:val="00262400"/>
    <w:rsid w:val="00262757"/>
    <w:rsid w:val="002629B9"/>
    <w:rsid w:val="002634A7"/>
    <w:rsid w:val="002635DC"/>
    <w:rsid w:val="00263AA8"/>
    <w:rsid w:val="00263B87"/>
    <w:rsid w:val="00263EB4"/>
    <w:rsid w:val="00264747"/>
    <w:rsid w:val="002647E2"/>
    <w:rsid w:val="00264A31"/>
    <w:rsid w:val="00264D28"/>
    <w:rsid w:val="002658E1"/>
    <w:rsid w:val="00265C12"/>
    <w:rsid w:val="00265CFA"/>
    <w:rsid w:val="00266134"/>
    <w:rsid w:val="00266A5B"/>
    <w:rsid w:val="00266B5A"/>
    <w:rsid w:val="00270689"/>
    <w:rsid w:val="00270805"/>
    <w:rsid w:val="00270D58"/>
    <w:rsid w:val="0027184B"/>
    <w:rsid w:val="00271CE5"/>
    <w:rsid w:val="00271DEA"/>
    <w:rsid w:val="002721CB"/>
    <w:rsid w:val="0027236E"/>
    <w:rsid w:val="00272745"/>
    <w:rsid w:val="00272837"/>
    <w:rsid w:val="002731D0"/>
    <w:rsid w:val="0027346D"/>
    <w:rsid w:val="0027380B"/>
    <w:rsid w:val="0027403A"/>
    <w:rsid w:val="0027427E"/>
    <w:rsid w:val="002747A0"/>
    <w:rsid w:val="00274C6C"/>
    <w:rsid w:val="00274DBD"/>
    <w:rsid w:val="0027517A"/>
    <w:rsid w:val="00275C11"/>
    <w:rsid w:val="00275E2D"/>
    <w:rsid w:val="00275EF3"/>
    <w:rsid w:val="002763A7"/>
    <w:rsid w:val="002764F6"/>
    <w:rsid w:val="00276FF8"/>
    <w:rsid w:val="00277543"/>
    <w:rsid w:val="00277677"/>
    <w:rsid w:val="00277C91"/>
    <w:rsid w:val="002806C5"/>
    <w:rsid w:val="00280C26"/>
    <w:rsid w:val="00280DC0"/>
    <w:rsid w:val="00281014"/>
    <w:rsid w:val="0028110E"/>
    <w:rsid w:val="0028137F"/>
    <w:rsid w:val="002816AB"/>
    <w:rsid w:val="002820A2"/>
    <w:rsid w:val="00282236"/>
    <w:rsid w:val="002829A3"/>
    <w:rsid w:val="00282D7E"/>
    <w:rsid w:val="00283598"/>
    <w:rsid w:val="00283764"/>
    <w:rsid w:val="00283B62"/>
    <w:rsid w:val="00283DC0"/>
    <w:rsid w:val="002848E2"/>
    <w:rsid w:val="002850F0"/>
    <w:rsid w:val="002854DC"/>
    <w:rsid w:val="00285A96"/>
    <w:rsid w:val="0028624A"/>
    <w:rsid w:val="0028625A"/>
    <w:rsid w:val="0028632B"/>
    <w:rsid w:val="002868B8"/>
    <w:rsid w:val="00287449"/>
    <w:rsid w:val="0028764B"/>
    <w:rsid w:val="002879FE"/>
    <w:rsid w:val="00287C9F"/>
    <w:rsid w:val="002900C7"/>
    <w:rsid w:val="00290378"/>
    <w:rsid w:val="0029075B"/>
    <w:rsid w:val="00290E53"/>
    <w:rsid w:val="0029136B"/>
    <w:rsid w:val="0029197E"/>
    <w:rsid w:val="00291B96"/>
    <w:rsid w:val="00291F1A"/>
    <w:rsid w:val="00292BAF"/>
    <w:rsid w:val="00293251"/>
    <w:rsid w:val="0029369D"/>
    <w:rsid w:val="00293DAD"/>
    <w:rsid w:val="00294150"/>
    <w:rsid w:val="0029424C"/>
    <w:rsid w:val="002942E3"/>
    <w:rsid w:val="00294CB4"/>
    <w:rsid w:val="00294DF4"/>
    <w:rsid w:val="00294F8D"/>
    <w:rsid w:val="002952AD"/>
    <w:rsid w:val="0029531B"/>
    <w:rsid w:val="00295667"/>
    <w:rsid w:val="00295B7E"/>
    <w:rsid w:val="002963C2"/>
    <w:rsid w:val="00296540"/>
    <w:rsid w:val="00296716"/>
    <w:rsid w:val="00296E5E"/>
    <w:rsid w:val="00297437"/>
    <w:rsid w:val="00297481"/>
    <w:rsid w:val="002976C2"/>
    <w:rsid w:val="00297E2D"/>
    <w:rsid w:val="002A0124"/>
    <w:rsid w:val="002A075E"/>
    <w:rsid w:val="002A098E"/>
    <w:rsid w:val="002A0A60"/>
    <w:rsid w:val="002A0D01"/>
    <w:rsid w:val="002A0EDC"/>
    <w:rsid w:val="002A1593"/>
    <w:rsid w:val="002A1B7C"/>
    <w:rsid w:val="002A1BE0"/>
    <w:rsid w:val="002A1E2D"/>
    <w:rsid w:val="002A23AA"/>
    <w:rsid w:val="002A25BC"/>
    <w:rsid w:val="002A25D1"/>
    <w:rsid w:val="002A26A6"/>
    <w:rsid w:val="002A27B9"/>
    <w:rsid w:val="002A2B25"/>
    <w:rsid w:val="002A3B24"/>
    <w:rsid w:val="002A4566"/>
    <w:rsid w:val="002A52BF"/>
    <w:rsid w:val="002A5A25"/>
    <w:rsid w:val="002A6023"/>
    <w:rsid w:val="002A610B"/>
    <w:rsid w:val="002A61FA"/>
    <w:rsid w:val="002A68B0"/>
    <w:rsid w:val="002A692A"/>
    <w:rsid w:val="002A6EA8"/>
    <w:rsid w:val="002A708B"/>
    <w:rsid w:val="002A70D4"/>
    <w:rsid w:val="002A797F"/>
    <w:rsid w:val="002A7D37"/>
    <w:rsid w:val="002B023C"/>
    <w:rsid w:val="002B03B8"/>
    <w:rsid w:val="002B1060"/>
    <w:rsid w:val="002B146C"/>
    <w:rsid w:val="002B147D"/>
    <w:rsid w:val="002B179B"/>
    <w:rsid w:val="002B18FF"/>
    <w:rsid w:val="002B309F"/>
    <w:rsid w:val="002B3737"/>
    <w:rsid w:val="002B38B0"/>
    <w:rsid w:val="002B3912"/>
    <w:rsid w:val="002B3C18"/>
    <w:rsid w:val="002B4255"/>
    <w:rsid w:val="002B44EB"/>
    <w:rsid w:val="002B45B8"/>
    <w:rsid w:val="002B4BDA"/>
    <w:rsid w:val="002B4D1F"/>
    <w:rsid w:val="002B51C1"/>
    <w:rsid w:val="002B5566"/>
    <w:rsid w:val="002B5B11"/>
    <w:rsid w:val="002B605E"/>
    <w:rsid w:val="002B6962"/>
    <w:rsid w:val="002B69B9"/>
    <w:rsid w:val="002B710E"/>
    <w:rsid w:val="002B77B8"/>
    <w:rsid w:val="002B7C21"/>
    <w:rsid w:val="002C03C7"/>
    <w:rsid w:val="002C0530"/>
    <w:rsid w:val="002C08BA"/>
    <w:rsid w:val="002C0BAE"/>
    <w:rsid w:val="002C0E51"/>
    <w:rsid w:val="002C16B2"/>
    <w:rsid w:val="002C1848"/>
    <w:rsid w:val="002C1D43"/>
    <w:rsid w:val="002C1DB5"/>
    <w:rsid w:val="002C1EE6"/>
    <w:rsid w:val="002C22E7"/>
    <w:rsid w:val="002C27F9"/>
    <w:rsid w:val="002C2804"/>
    <w:rsid w:val="002C35A2"/>
    <w:rsid w:val="002C3CA3"/>
    <w:rsid w:val="002C42FE"/>
    <w:rsid w:val="002C464F"/>
    <w:rsid w:val="002C477E"/>
    <w:rsid w:val="002C47B0"/>
    <w:rsid w:val="002C4A8B"/>
    <w:rsid w:val="002C5187"/>
    <w:rsid w:val="002C5238"/>
    <w:rsid w:val="002C529A"/>
    <w:rsid w:val="002C590A"/>
    <w:rsid w:val="002C6386"/>
    <w:rsid w:val="002C656C"/>
    <w:rsid w:val="002C679F"/>
    <w:rsid w:val="002C6EF7"/>
    <w:rsid w:val="002C6F39"/>
    <w:rsid w:val="002C6F5E"/>
    <w:rsid w:val="002C7022"/>
    <w:rsid w:val="002C7DC0"/>
    <w:rsid w:val="002C7E48"/>
    <w:rsid w:val="002D0179"/>
    <w:rsid w:val="002D0491"/>
    <w:rsid w:val="002D08D9"/>
    <w:rsid w:val="002D0B48"/>
    <w:rsid w:val="002D16B7"/>
    <w:rsid w:val="002D2490"/>
    <w:rsid w:val="002D2E14"/>
    <w:rsid w:val="002D336A"/>
    <w:rsid w:val="002D37E9"/>
    <w:rsid w:val="002D3858"/>
    <w:rsid w:val="002D3966"/>
    <w:rsid w:val="002D3A78"/>
    <w:rsid w:val="002D3C85"/>
    <w:rsid w:val="002D40BE"/>
    <w:rsid w:val="002D4562"/>
    <w:rsid w:val="002D481F"/>
    <w:rsid w:val="002D4988"/>
    <w:rsid w:val="002D4D63"/>
    <w:rsid w:val="002D5953"/>
    <w:rsid w:val="002D5976"/>
    <w:rsid w:val="002D5CF9"/>
    <w:rsid w:val="002D61C7"/>
    <w:rsid w:val="002D62B5"/>
    <w:rsid w:val="002D6F00"/>
    <w:rsid w:val="002D6FD0"/>
    <w:rsid w:val="002D70B0"/>
    <w:rsid w:val="002D7133"/>
    <w:rsid w:val="002D7271"/>
    <w:rsid w:val="002E0119"/>
    <w:rsid w:val="002E041E"/>
    <w:rsid w:val="002E0904"/>
    <w:rsid w:val="002E0BE2"/>
    <w:rsid w:val="002E0FF2"/>
    <w:rsid w:val="002E158F"/>
    <w:rsid w:val="002E212B"/>
    <w:rsid w:val="002E23FA"/>
    <w:rsid w:val="002E2467"/>
    <w:rsid w:val="002E268C"/>
    <w:rsid w:val="002E2848"/>
    <w:rsid w:val="002E2FF9"/>
    <w:rsid w:val="002E343F"/>
    <w:rsid w:val="002E3581"/>
    <w:rsid w:val="002E3FB9"/>
    <w:rsid w:val="002E435C"/>
    <w:rsid w:val="002E498E"/>
    <w:rsid w:val="002E4CD5"/>
    <w:rsid w:val="002E4F9A"/>
    <w:rsid w:val="002E504A"/>
    <w:rsid w:val="002E506B"/>
    <w:rsid w:val="002E5472"/>
    <w:rsid w:val="002E56A0"/>
    <w:rsid w:val="002E5D57"/>
    <w:rsid w:val="002E6013"/>
    <w:rsid w:val="002E6CC1"/>
    <w:rsid w:val="002E7211"/>
    <w:rsid w:val="002E7411"/>
    <w:rsid w:val="002E7828"/>
    <w:rsid w:val="002E782E"/>
    <w:rsid w:val="002E7B1B"/>
    <w:rsid w:val="002E7B84"/>
    <w:rsid w:val="002F0465"/>
    <w:rsid w:val="002F068F"/>
    <w:rsid w:val="002F1A9D"/>
    <w:rsid w:val="002F1AAB"/>
    <w:rsid w:val="002F1C6F"/>
    <w:rsid w:val="002F1F2F"/>
    <w:rsid w:val="002F2AA3"/>
    <w:rsid w:val="002F344E"/>
    <w:rsid w:val="002F3FDE"/>
    <w:rsid w:val="002F4288"/>
    <w:rsid w:val="002F43B6"/>
    <w:rsid w:val="002F52CA"/>
    <w:rsid w:val="002F53FB"/>
    <w:rsid w:val="002F54E6"/>
    <w:rsid w:val="002F5985"/>
    <w:rsid w:val="002F5ADF"/>
    <w:rsid w:val="002F5B8C"/>
    <w:rsid w:val="002F62AF"/>
    <w:rsid w:val="002F637F"/>
    <w:rsid w:val="002F651D"/>
    <w:rsid w:val="002F68B9"/>
    <w:rsid w:val="002F68E3"/>
    <w:rsid w:val="002F6B04"/>
    <w:rsid w:val="002F6B64"/>
    <w:rsid w:val="002F6B7D"/>
    <w:rsid w:val="002F7A9C"/>
    <w:rsid w:val="002F7F8C"/>
    <w:rsid w:val="0030032F"/>
    <w:rsid w:val="0030047C"/>
    <w:rsid w:val="00300AA1"/>
    <w:rsid w:val="00300DD2"/>
    <w:rsid w:val="00300F07"/>
    <w:rsid w:val="0030147C"/>
    <w:rsid w:val="003015E4"/>
    <w:rsid w:val="00301BA4"/>
    <w:rsid w:val="003024DE"/>
    <w:rsid w:val="00302A7C"/>
    <w:rsid w:val="00302A8F"/>
    <w:rsid w:val="00302E74"/>
    <w:rsid w:val="00303B53"/>
    <w:rsid w:val="00303BB7"/>
    <w:rsid w:val="00303D37"/>
    <w:rsid w:val="0030418B"/>
    <w:rsid w:val="003044CC"/>
    <w:rsid w:val="00304734"/>
    <w:rsid w:val="00304E68"/>
    <w:rsid w:val="00304FCC"/>
    <w:rsid w:val="00305070"/>
    <w:rsid w:val="003056C7"/>
    <w:rsid w:val="00305A3D"/>
    <w:rsid w:val="00305EA3"/>
    <w:rsid w:val="00305F91"/>
    <w:rsid w:val="003068F4"/>
    <w:rsid w:val="00306B23"/>
    <w:rsid w:val="00306D37"/>
    <w:rsid w:val="003073A3"/>
    <w:rsid w:val="00307C43"/>
    <w:rsid w:val="003103FB"/>
    <w:rsid w:val="00310C99"/>
    <w:rsid w:val="00310CA3"/>
    <w:rsid w:val="00311575"/>
    <w:rsid w:val="00311C07"/>
    <w:rsid w:val="003122B0"/>
    <w:rsid w:val="0031244A"/>
    <w:rsid w:val="00312583"/>
    <w:rsid w:val="00312A40"/>
    <w:rsid w:val="00312CB0"/>
    <w:rsid w:val="00312EF8"/>
    <w:rsid w:val="00313168"/>
    <w:rsid w:val="00313BAC"/>
    <w:rsid w:val="00314DD5"/>
    <w:rsid w:val="0031537E"/>
    <w:rsid w:val="003153BB"/>
    <w:rsid w:val="0031564E"/>
    <w:rsid w:val="003156DD"/>
    <w:rsid w:val="003165BF"/>
    <w:rsid w:val="003206DF"/>
    <w:rsid w:val="00320AC2"/>
    <w:rsid w:val="00320E1C"/>
    <w:rsid w:val="003215DD"/>
    <w:rsid w:val="003218F0"/>
    <w:rsid w:val="00321D04"/>
    <w:rsid w:val="00321D80"/>
    <w:rsid w:val="003220FA"/>
    <w:rsid w:val="00322219"/>
    <w:rsid w:val="003222BF"/>
    <w:rsid w:val="003227A6"/>
    <w:rsid w:val="00323134"/>
    <w:rsid w:val="00323154"/>
    <w:rsid w:val="00323F54"/>
    <w:rsid w:val="003241A0"/>
    <w:rsid w:val="003246BB"/>
    <w:rsid w:val="003248EF"/>
    <w:rsid w:val="00324B0B"/>
    <w:rsid w:val="00324F77"/>
    <w:rsid w:val="0032552B"/>
    <w:rsid w:val="00325B49"/>
    <w:rsid w:val="00325F16"/>
    <w:rsid w:val="003261DC"/>
    <w:rsid w:val="003263BA"/>
    <w:rsid w:val="003269E7"/>
    <w:rsid w:val="00326C46"/>
    <w:rsid w:val="00327105"/>
    <w:rsid w:val="003274CB"/>
    <w:rsid w:val="003275DF"/>
    <w:rsid w:val="00327B22"/>
    <w:rsid w:val="00330170"/>
    <w:rsid w:val="00330250"/>
    <w:rsid w:val="003311FE"/>
    <w:rsid w:val="0033148E"/>
    <w:rsid w:val="00331E7E"/>
    <w:rsid w:val="003326F5"/>
    <w:rsid w:val="003329A3"/>
    <w:rsid w:val="00332C70"/>
    <w:rsid w:val="0033360D"/>
    <w:rsid w:val="00333A6B"/>
    <w:rsid w:val="00333F1B"/>
    <w:rsid w:val="0033401A"/>
    <w:rsid w:val="0033446B"/>
    <w:rsid w:val="00334537"/>
    <w:rsid w:val="0033494B"/>
    <w:rsid w:val="00334983"/>
    <w:rsid w:val="00334C1E"/>
    <w:rsid w:val="00334C6A"/>
    <w:rsid w:val="00334E83"/>
    <w:rsid w:val="00335B55"/>
    <w:rsid w:val="00335DAD"/>
    <w:rsid w:val="00335F14"/>
    <w:rsid w:val="00335F1E"/>
    <w:rsid w:val="0033741C"/>
    <w:rsid w:val="00340FB6"/>
    <w:rsid w:val="00341703"/>
    <w:rsid w:val="00342AC3"/>
    <w:rsid w:val="00342E21"/>
    <w:rsid w:val="00342FC1"/>
    <w:rsid w:val="0034349F"/>
    <w:rsid w:val="003437C9"/>
    <w:rsid w:val="003438E3"/>
    <w:rsid w:val="0034553C"/>
    <w:rsid w:val="003455CA"/>
    <w:rsid w:val="0034585D"/>
    <w:rsid w:val="00346A49"/>
    <w:rsid w:val="00346E98"/>
    <w:rsid w:val="0034719C"/>
    <w:rsid w:val="00347728"/>
    <w:rsid w:val="003477D3"/>
    <w:rsid w:val="0034786C"/>
    <w:rsid w:val="00347887"/>
    <w:rsid w:val="00347A5F"/>
    <w:rsid w:val="00350356"/>
    <w:rsid w:val="0035049E"/>
    <w:rsid w:val="003509C5"/>
    <w:rsid w:val="00350A17"/>
    <w:rsid w:val="00350B52"/>
    <w:rsid w:val="00350CEC"/>
    <w:rsid w:val="00350CF4"/>
    <w:rsid w:val="003514DE"/>
    <w:rsid w:val="00351589"/>
    <w:rsid w:val="0035169B"/>
    <w:rsid w:val="0035266B"/>
    <w:rsid w:val="0035275F"/>
    <w:rsid w:val="00352C0B"/>
    <w:rsid w:val="00353D1A"/>
    <w:rsid w:val="00353E61"/>
    <w:rsid w:val="003549ED"/>
    <w:rsid w:val="00354E52"/>
    <w:rsid w:val="0035524E"/>
    <w:rsid w:val="00355362"/>
    <w:rsid w:val="00355379"/>
    <w:rsid w:val="00355574"/>
    <w:rsid w:val="003557CA"/>
    <w:rsid w:val="003559D6"/>
    <w:rsid w:val="00355F5C"/>
    <w:rsid w:val="0035654D"/>
    <w:rsid w:val="003570AC"/>
    <w:rsid w:val="00357ED7"/>
    <w:rsid w:val="00357FCC"/>
    <w:rsid w:val="0036022B"/>
    <w:rsid w:val="00360575"/>
    <w:rsid w:val="00361282"/>
    <w:rsid w:val="0036182B"/>
    <w:rsid w:val="00361C7A"/>
    <w:rsid w:val="00361F83"/>
    <w:rsid w:val="00362108"/>
    <w:rsid w:val="0036224D"/>
    <w:rsid w:val="0036291D"/>
    <w:rsid w:val="00362945"/>
    <w:rsid w:val="00362B7C"/>
    <w:rsid w:val="00362E13"/>
    <w:rsid w:val="00363B6E"/>
    <w:rsid w:val="00363D8A"/>
    <w:rsid w:val="0036415A"/>
    <w:rsid w:val="00364641"/>
    <w:rsid w:val="00365025"/>
    <w:rsid w:val="003650DA"/>
    <w:rsid w:val="00365B2A"/>
    <w:rsid w:val="003664E1"/>
    <w:rsid w:val="0036662A"/>
    <w:rsid w:val="00366832"/>
    <w:rsid w:val="00366E54"/>
    <w:rsid w:val="003672C8"/>
    <w:rsid w:val="0036781D"/>
    <w:rsid w:val="00367A70"/>
    <w:rsid w:val="00367EB0"/>
    <w:rsid w:val="003703D3"/>
    <w:rsid w:val="003707B0"/>
    <w:rsid w:val="00370CA6"/>
    <w:rsid w:val="003713F7"/>
    <w:rsid w:val="00371CA4"/>
    <w:rsid w:val="00371D69"/>
    <w:rsid w:val="00371EAE"/>
    <w:rsid w:val="00371F40"/>
    <w:rsid w:val="00371F7E"/>
    <w:rsid w:val="00372192"/>
    <w:rsid w:val="00372317"/>
    <w:rsid w:val="00373019"/>
    <w:rsid w:val="00373519"/>
    <w:rsid w:val="00373956"/>
    <w:rsid w:val="0037401A"/>
    <w:rsid w:val="00374288"/>
    <w:rsid w:val="003743AD"/>
    <w:rsid w:val="0037445F"/>
    <w:rsid w:val="00374EFD"/>
    <w:rsid w:val="0037533A"/>
    <w:rsid w:val="003755CD"/>
    <w:rsid w:val="003757AF"/>
    <w:rsid w:val="003759D9"/>
    <w:rsid w:val="00375FD6"/>
    <w:rsid w:val="00375FF1"/>
    <w:rsid w:val="003762AF"/>
    <w:rsid w:val="00376752"/>
    <w:rsid w:val="00376FE6"/>
    <w:rsid w:val="003775D5"/>
    <w:rsid w:val="00377986"/>
    <w:rsid w:val="003800B5"/>
    <w:rsid w:val="003800BD"/>
    <w:rsid w:val="00380136"/>
    <w:rsid w:val="003802EA"/>
    <w:rsid w:val="003805EE"/>
    <w:rsid w:val="00380D3E"/>
    <w:rsid w:val="003810FD"/>
    <w:rsid w:val="00382227"/>
    <w:rsid w:val="003828D2"/>
    <w:rsid w:val="00382E26"/>
    <w:rsid w:val="00382E6D"/>
    <w:rsid w:val="00383225"/>
    <w:rsid w:val="00383D20"/>
    <w:rsid w:val="00384D5B"/>
    <w:rsid w:val="003852C8"/>
    <w:rsid w:val="003859E1"/>
    <w:rsid w:val="003864B9"/>
    <w:rsid w:val="003864D5"/>
    <w:rsid w:val="00386977"/>
    <w:rsid w:val="00386D72"/>
    <w:rsid w:val="00387539"/>
    <w:rsid w:val="00387D18"/>
    <w:rsid w:val="00390540"/>
    <w:rsid w:val="003905DA"/>
    <w:rsid w:val="00390660"/>
    <w:rsid w:val="003909E3"/>
    <w:rsid w:val="00390C02"/>
    <w:rsid w:val="00391223"/>
    <w:rsid w:val="0039173C"/>
    <w:rsid w:val="003917DD"/>
    <w:rsid w:val="003918FA"/>
    <w:rsid w:val="00391D69"/>
    <w:rsid w:val="00391FD7"/>
    <w:rsid w:val="003921EE"/>
    <w:rsid w:val="003921F6"/>
    <w:rsid w:val="00392373"/>
    <w:rsid w:val="00392A7F"/>
    <w:rsid w:val="00392D2A"/>
    <w:rsid w:val="00392DF2"/>
    <w:rsid w:val="00393D1A"/>
    <w:rsid w:val="00394B5E"/>
    <w:rsid w:val="00395052"/>
    <w:rsid w:val="003959BB"/>
    <w:rsid w:val="003960AF"/>
    <w:rsid w:val="003962E2"/>
    <w:rsid w:val="00396569"/>
    <w:rsid w:val="00397E79"/>
    <w:rsid w:val="003A0540"/>
    <w:rsid w:val="003A08FB"/>
    <w:rsid w:val="003A0942"/>
    <w:rsid w:val="003A0D9B"/>
    <w:rsid w:val="003A1006"/>
    <w:rsid w:val="003A104A"/>
    <w:rsid w:val="003A1D2A"/>
    <w:rsid w:val="003A1E9A"/>
    <w:rsid w:val="003A24E8"/>
    <w:rsid w:val="003A2E6A"/>
    <w:rsid w:val="003A2F38"/>
    <w:rsid w:val="003A31D6"/>
    <w:rsid w:val="003A3733"/>
    <w:rsid w:val="003A3EB6"/>
    <w:rsid w:val="003A4008"/>
    <w:rsid w:val="003A4A0B"/>
    <w:rsid w:val="003A4D60"/>
    <w:rsid w:val="003A4EF5"/>
    <w:rsid w:val="003A527F"/>
    <w:rsid w:val="003A5316"/>
    <w:rsid w:val="003A55B4"/>
    <w:rsid w:val="003A5CCF"/>
    <w:rsid w:val="003A648A"/>
    <w:rsid w:val="003A6FB7"/>
    <w:rsid w:val="003A70A8"/>
    <w:rsid w:val="003A736B"/>
    <w:rsid w:val="003A78F4"/>
    <w:rsid w:val="003A7D16"/>
    <w:rsid w:val="003A7DF1"/>
    <w:rsid w:val="003B03CC"/>
    <w:rsid w:val="003B0619"/>
    <w:rsid w:val="003B17FE"/>
    <w:rsid w:val="003B1A84"/>
    <w:rsid w:val="003B1DA4"/>
    <w:rsid w:val="003B1E1C"/>
    <w:rsid w:val="003B1E2B"/>
    <w:rsid w:val="003B2299"/>
    <w:rsid w:val="003B280C"/>
    <w:rsid w:val="003B2ABD"/>
    <w:rsid w:val="003B2AC8"/>
    <w:rsid w:val="003B2C5C"/>
    <w:rsid w:val="003B2DD2"/>
    <w:rsid w:val="003B2F47"/>
    <w:rsid w:val="003B35D1"/>
    <w:rsid w:val="003B3BF7"/>
    <w:rsid w:val="003B3D0F"/>
    <w:rsid w:val="003B41B0"/>
    <w:rsid w:val="003B5084"/>
    <w:rsid w:val="003B52F5"/>
    <w:rsid w:val="003B5456"/>
    <w:rsid w:val="003B587A"/>
    <w:rsid w:val="003B64C5"/>
    <w:rsid w:val="003B66C8"/>
    <w:rsid w:val="003B6A75"/>
    <w:rsid w:val="003B6ED8"/>
    <w:rsid w:val="003B6F8A"/>
    <w:rsid w:val="003B72FA"/>
    <w:rsid w:val="003B7A1B"/>
    <w:rsid w:val="003B7CED"/>
    <w:rsid w:val="003C08B3"/>
    <w:rsid w:val="003C08BD"/>
    <w:rsid w:val="003C0A26"/>
    <w:rsid w:val="003C13DC"/>
    <w:rsid w:val="003C184C"/>
    <w:rsid w:val="003C1DB6"/>
    <w:rsid w:val="003C2067"/>
    <w:rsid w:val="003C2121"/>
    <w:rsid w:val="003C2912"/>
    <w:rsid w:val="003C2A3B"/>
    <w:rsid w:val="003C2CF0"/>
    <w:rsid w:val="003C3258"/>
    <w:rsid w:val="003C3343"/>
    <w:rsid w:val="003C338B"/>
    <w:rsid w:val="003C3BDD"/>
    <w:rsid w:val="003C40A8"/>
    <w:rsid w:val="003C43B3"/>
    <w:rsid w:val="003C4868"/>
    <w:rsid w:val="003C570C"/>
    <w:rsid w:val="003C5B3A"/>
    <w:rsid w:val="003C5C9C"/>
    <w:rsid w:val="003C5E67"/>
    <w:rsid w:val="003C660C"/>
    <w:rsid w:val="003C6C64"/>
    <w:rsid w:val="003C7051"/>
    <w:rsid w:val="003C73DA"/>
    <w:rsid w:val="003C791D"/>
    <w:rsid w:val="003C7A53"/>
    <w:rsid w:val="003D0439"/>
    <w:rsid w:val="003D109C"/>
    <w:rsid w:val="003D1451"/>
    <w:rsid w:val="003D16E4"/>
    <w:rsid w:val="003D1847"/>
    <w:rsid w:val="003D1C58"/>
    <w:rsid w:val="003D1DE9"/>
    <w:rsid w:val="003D2263"/>
    <w:rsid w:val="003D26EA"/>
    <w:rsid w:val="003D26F8"/>
    <w:rsid w:val="003D2D61"/>
    <w:rsid w:val="003D30E0"/>
    <w:rsid w:val="003D386E"/>
    <w:rsid w:val="003D3DEB"/>
    <w:rsid w:val="003D4659"/>
    <w:rsid w:val="003D46E6"/>
    <w:rsid w:val="003D492A"/>
    <w:rsid w:val="003D515D"/>
    <w:rsid w:val="003D51DE"/>
    <w:rsid w:val="003D56D6"/>
    <w:rsid w:val="003D5F1E"/>
    <w:rsid w:val="003D694D"/>
    <w:rsid w:val="003D6999"/>
    <w:rsid w:val="003D6EFB"/>
    <w:rsid w:val="003D749F"/>
    <w:rsid w:val="003E0070"/>
    <w:rsid w:val="003E03DF"/>
    <w:rsid w:val="003E091C"/>
    <w:rsid w:val="003E0A80"/>
    <w:rsid w:val="003E0D6E"/>
    <w:rsid w:val="003E0E62"/>
    <w:rsid w:val="003E103C"/>
    <w:rsid w:val="003E1596"/>
    <w:rsid w:val="003E2615"/>
    <w:rsid w:val="003E27C8"/>
    <w:rsid w:val="003E2A33"/>
    <w:rsid w:val="003E2C59"/>
    <w:rsid w:val="003E2F09"/>
    <w:rsid w:val="003E3875"/>
    <w:rsid w:val="003E3A36"/>
    <w:rsid w:val="003E44F6"/>
    <w:rsid w:val="003E460B"/>
    <w:rsid w:val="003E48C6"/>
    <w:rsid w:val="003E4961"/>
    <w:rsid w:val="003E4A82"/>
    <w:rsid w:val="003E4BCD"/>
    <w:rsid w:val="003E52FB"/>
    <w:rsid w:val="003E5641"/>
    <w:rsid w:val="003E5BC2"/>
    <w:rsid w:val="003E5DA3"/>
    <w:rsid w:val="003E65F9"/>
    <w:rsid w:val="003E675E"/>
    <w:rsid w:val="003E686B"/>
    <w:rsid w:val="003E71E7"/>
    <w:rsid w:val="003E7DA3"/>
    <w:rsid w:val="003E7FCA"/>
    <w:rsid w:val="003E7FCC"/>
    <w:rsid w:val="003E7FF3"/>
    <w:rsid w:val="003F03AC"/>
    <w:rsid w:val="003F0440"/>
    <w:rsid w:val="003F0A49"/>
    <w:rsid w:val="003F122B"/>
    <w:rsid w:val="003F148D"/>
    <w:rsid w:val="003F160C"/>
    <w:rsid w:val="003F1677"/>
    <w:rsid w:val="003F27C9"/>
    <w:rsid w:val="003F281C"/>
    <w:rsid w:val="003F3360"/>
    <w:rsid w:val="003F35D9"/>
    <w:rsid w:val="003F38D6"/>
    <w:rsid w:val="003F3FD7"/>
    <w:rsid w:val="003F48A9"/>
    <w:rsid w:val="003F544F"/>
    <w:rsid w:val="003F5500"/>
    <w:rsid w:val="003F5ADA"/>
    <w:rsid w:val="003F5EB0"/>
    <w:rsid w:val="003F61DF"/>
    <w:rsid w:val="003F6371"/>
    <w:rsid w:val="003F6428"/>
    <w:rsid w:val="003F6606"/>
    <w:rsid w:val="003F6717"/>
    <w:rsid w:val="003F6E4A"/>
    <w:rsid w:val="003F7A06"/>
    <w:rsid w:val="00400253"/>
    <w:rsid w:val="00400629"/>
    <w:rsid w:val="00400F38"/>
    <w:rsid w:val="004010A3"/>
    <w:rsid w:val="00401505"/>
    <w:rsid w:val="00401689"/>
    <w:rsid w:val="00401956"/>
    <w:rsid w:val="004019CB"/>
    <w:rsid w:val="00401AE5"/>
    <w:rsid w:val="00401DCA"/>
    <w:rsid w:val="00402A02"/>
    <w:rsid w:val="00402B04"/>
    <w:rsid w:val="00402DC2"/>
    <w:rsid w:val="00403055"/>
    <w:rsid w:val="00403337"/>
    <w:rsid w:val="00403749"/>
    <w:rsid w:val="00403A67"/>
    <w:rsid w:val="00404242"/>
    <w:rsid w:val="00404508"/>
    <w:rsid w:val="00404611"/>
    <w:rsid w:val="004046D7"/>
    <w:rsid w:val="0040547B"/>
    <w:rsid w:val="00405583"/>
    <w:rsid w:val="004057D5"/>
    <w:rsid w:val="00405858"/>
    <w:rsid w:val="00405B85"/>
    <w:rsid w:val="00405CD3"/>
    <w:rsid w:val="004060E9"/>
    <w:rsid w:val="0040641F"/>
    <w:rsid w:val="004068EB"/>
    <w:rsid w:val="00406EA5"/>
    <w:rsid w:val="00407069"/>
    <w:rsid w:val="004070F1"/>
    <w:rsid w:val="00407BC7"/>
    <w:rsid w:val="00410088"/>
    <w:rsid w:val="00410631"/>
    <w:rsid w:val="00411186"/>
    <w:rsid w:val="0041163C"/>
    <w:rsid w:val="0041176E"/>
    <w:rsid w:val="004118F1"/>
    <w:rsid w:val="00412373"/>
    <w:rsid w:val="0041237A"/>
    <w:rsid w:val="00412D34"/>
    <w:rsid w:val="00412F2E"/>
    <w:rsid w:val="004135EA"/>
    <w:rsid w:val="004143EA"/>
    <w:rsid w:val="00414716"/>
    <w:rsid w:val="00414BB0"/>
    <w:rsid w:val="00414C74"/>
    <w:rsid w:val="00414E3F"/>
    <w:rsid w:val="004162EC"/>
    <w:rsid w:val="004167E0"/>
    <w:rsid w:val="00416820"/>
    <w:rsid w:val="00416881"/>
    <w:rsid w:val="00416E69"/>
    <w:rsid w:val="004172DA"/>
    <w:rsid w:val="0041779A"/>
    <w:rsid w:val="00420733"/>
    <w:rsid w:val="00421200"/>
    <w:rsid w:val="00421735"/>
    <w:rsid w:val="0042189A"/>
    <w:rsid w:val="00421A8E"/>
    <w:rsid w:val="00421E9C"/>
    <w:rsid w:val="004221AC"/>
    <w:rsid w:val="00422217"/>
    <w:rsid w:val="00422322"/>
    <w:rsid w:val="004229F9"/>
    <w:rsid w:val="0042434F"/>
    <w:rsid w:val="0042621B"/>
    <w:rsid w:val="0042660A"/>
    <w:rsid w:val="00426DC7"/>
    <w:rsid w:val="00426E15"/>
    <w:rsid w:val="004270CF"/>
    <w:rsid w:val="00427196"/>
    <w:rsid w:val="00427227"/>
    <w:rsid w:val="00427451"/>
    <w:rsid w:val="00427B0B"/>
    <w:rsid w:val="00427C56"/>
    <w:rsid w:val="00427F76"/>
    <w:rsid w:val="00432123"/>
    <w:rsid w:val="004327A7"/>
    <w:rsid w:val="00432982"/>
    <w:rsid w:val="00432D33"/>
    <w:rsid w:val="00432F6E"/>
    <w:rsid w:val="0043317E"/>
    <w:rsid w:val="004333C6"/>
    <w:rsid w:val="00433796"/>
    <w:rsid w:val="00433DFE"/>
    <w:rsid w:val="0043414F"/>
    <w:rsid w:val="0043427E"/>
    <w:rsid w:val="0043463E"/>
    <w:rsid w:val="00434ADE"/>
    <w:rsid w:val="00434F9B"/>
    <w:rsid w:val="0043516D"/>
    <w:rsid w:val="0043538E"/>
    <w:rsid w:val="00435411"/>
    <w:rsid w:val="0043594B"/>
    <w:rsid w:val="00435D9E"/>
    <w:rsid w:val="004364E8"/>
    <w:rsid w:val="0043669A"/>
    <w:rsid w:val="0043673A"/>
    <w:rsid w:val="00436757"/>
    <w:rsid w:val="004368B4"/>
    <w:rsid w:val="00436FF2"/>
    <w:rsid w:val="004370EC"/>
    <w:rsid w:val="00437978"/>
    <w:rsid w:val="00437BC5"/>
    <w:rsid w:val="0044088E"/>
    <w:rsid w:val="00440CA7"/>
    <w:rsid w:val="00440D35"/>
    <w:rsid w:val="00440F2E"/>
    <w:rsid w:val="00441765"/>
    <w:rsid w:val="00441781"/>
    <w:rsid w:val="00441920"/>
    <w:rsid w:val="00442063"/>
    <w:rsid w:val="0044209E"/>
    <w:rsid w:val="00442885"/>
    <w:rsid w:val="004428D2"/>
    <w:rsid w:val="004428FB"/>
    <w:rsid w:val="00443422"/>
    <w:rsid w:val="004437BB"/>
    <w:rsid w:val="00443E57"/>
    <w:rsid w:val="00444C31"/>
    <w:rsid w:val="004453BB"/>
    <w:rsid w:val="004454DA"/>
    <w:rsid w:val="004457B2"/>
    <w:rsid w:val="004468F6"/>
    <w:rsid w:val="00446A34"/>
    <w:rsid w:val="00446C95"/>
    <w:rsid w:val="004471FA"/>
    <w:rsid w:val="00447377"/>
    <w:rsid w:val="004504AD"/>
    <w:rsid w:val="00450893"/>
    <w:rsid w:val="00450954"/>
    <w:rsid w:val="00450C86"/>
    <w:rsid w:val="004515BD"/>
    <w:rsid w:val="004524B7"/>
    <w:rsid w:val="00452D3C"/>
    <w:rsid w:val="004539E1"/>
    <w:rsid w:val="00453B46"/>
    <w:rsid w:val="004549CA"/>
    <w:rsid w:val="00454B43"/>
    <w:rsid w:val="00454FF9"/>
    <w:rsid w:val="0045542B"/>
    <w:rsid w:val="0045605C"/>
    <w:rsid w:val="00456250"/>
    <w:rsid w:val="00456448"/>
    <w:rsid w:val="00456697"/>
    <w:rsid w:val="00457467"/>
    <w:rsid w:val="00460023"/>
    <w:rsid w:val="004600E7"/>
    <w:rsid w:val="004609D1"/>
    <w:rsid w:val="00460B5D"/>
    <w:rsid w:val="00460BA6"/>
    <w:rsid w:val="00461A9C"/>
    <w:rsid w:val="00462210"/>
    <w:rsid w:val="004622F5"/>
    <w:rsid w:val="00462339"/>
    <w:rsid w:val="004624EC"/>
    <w:rsid w:val="0046256D"/>
    <w:rsid w:val="00462BBD"/>
    <w:rsid w:val="00462D83"/>
    <w:rsid w:val="004633F6"/>
    <w:rsid w:val="00463F53"/>
    <w:rsid w:val="004645CE"/>
    <w:rsid w:val="00464829"/>
    <w:rsid w:val="0046505A"/>
    <w:rsid w:val="004655FA"/>
    <w:rsid w:val="004658FB"/>
    <w:rsid w:val="00465B3F"/>
    <w:rsid w:val="00465D6F"/>
    <w:rsid w:val="0046682D"/>
    <w:rsid w:val="004669CD"/>
    <w:rsid w:val="00466BB5"/>
    <w:rsid w:val="00466BC4"/>
    <w:rsid w:val="00467210"/>
    <w:rsid w:val="004703B0"/>
    <w:rsid w:val="00470783"/>
    <w:rsid w:val="00470D86"/>
    <w:rsid w:val="00471140"/>
    <w:rsid w:val="004712F7"/>
    <w:rsid w:val="00471375"/>
    <w:rsid w:val="00471C6F"/>
    <w:rsid w:val="00471DAE"/>
    <w:rsid w:val="00472006"/>
    <w:rsid w:val="0047232E"/>
    <w:rsid w:val="00472A54"/>
    <w:rsid w:val="0047304C"/>
    <w:rsid w:val="004732D3"/>
    <w:rsid w:val="00473A87"/>
    <w:rsid w:val="004741A3"/>
    <w:rsid w:val="004741C3"/>
    <w:rsid w:val="00474289"/>
    <w:rsid w:val="0047461D"/>
    <w:rsid w:val="00474861"/>
    <w:rsid w:val="004748A5"/>
    <w:rsid w:val="004748D0"/>
    <w:rsid w:val="00474FE9"/>
    <w:rsid w:val="004756F5"/>
    <w:rsid w:val="004757E4"/>
    <w:rsid w:val="004759EC"/>
    <w:rsid w:val="00476413"/>
    <w:rsid w:val="00476935"/>
    <w:rsid w:val="00477105"/>
    <w:rsid w:val="00477989"/>
    <w:rsid w:val="00477C0C"/>
    <w:rsid w:val="0048033B"/>
    <w:rsid w:val="004804AF"/>
    <w:rsid w:val="00480A92"/>
    <w:rsid w:val="004810E9"/>
    <w:rsid w:val="00481794"/>
    <w:rsid w:val="00481B39"/>
    <w:rsid w:val="00481BCD"/>
    <w:rsid w:val="00481E80"/>
    <w:rsid w:val="00483082"/>
    <w:rsid w:val="004835CA"/>
    <w:rsid w:val="0048361F"/>
    <w:rsid w:val="00483965"/>
    <w:rsid w:val="00483F35"/>
    <w:rsid w:val="00483F92"/>
    <w:rsid w:val="00484292"/>
    <w:rsid w:val="004842AF"/>
    <w:rsid w:val="00484356"/>
    <w:rsid w:val="0048435C"/>
    <w:rsid w:val="00484569"/>
    <w:rsid w:val="00484A37"/>
    <w:rsid w:val="00484AAF"/>
    <w:rsid w:val="00485012"/>
    <w:rsid w:val="004854B0"/>
    <w:rsid w:val="00485561"/>
    <w:rsid w:val="004855C0"/>
    <w:rsid w:val="00486325"/>
    <w:rsid w:val="004863A1"/>
    <w:rsid w:val="0048690A"/>
    <w:rsid w:val="00487010"/>
    <w:rsid w:val="004872B0"/>
    <w:rsid w:val="004873A0"/>
    <w:rsid w:val="004875FE"/>
    <w:rsid w:val="004877B8"/>
    <w:rsid w:val="00487A9A"/>
    <w:rsid w:val="00487B67"/>
    <w:rsid w:val="00487F77"/>
    <w:rsid w:val="004901E9"/>
    <w:rsid w:val="004902C2"/>
    <w:rsid w:val="00490EA1"/>
    <w:rsid w:val="004910AB"/>
    <w:rsid w:val="00491448"/>
    <w:rsid w:val="00491449"/>
    <w:rsid w:val="004916A5"/>
    <w:rsid w:val="00491BE1"/>
    <w:rsid w:val="00491F35"/>
    <w:rsid w:val="004921DF"/>
    <w:rsid w:val="0049242F"/>
    <w:rsid w:val="00492588"/>
    <w:rsid w:val="00492644"/>
    <w:rsid w:val="00492B11"/>
    <w:rsid w:val="00492D3E"/>
    <w:rsid w:val="00492E7D"/>
    <w:rsid w:val="00492F12"/>
    <w:rsid w:val="00493756"/>
    <w:rsid w:val="00493BFE"/>
    <w:rsid w:val="0049405A"/>
    <w:rsid w:val="00494157"/>
    <w:rsid w:val="004948F1"/>
    <w:rsid w:val="00494C2E"/>
    <w:rsid w:val="00494CA6"/>
    <w:rsid w:val="0049508D"/>
    <w:rsid w:val="0049523B"/>
    <w:rsid w:val="00495715"/>
    <w:rsid w:val="00495723"/>
    <w:rsid w:val="004957A5"/>
    <w:rsid w:val="00495DDA"/>
    <w:rsid w:val="0049638A"/>
    <w:rsid w:val="00496774"/>
    <w:rsid w:val="00497126"/>
    <w:rsid w:val="00497BA6"/>
    <w:rsid w:val="00497CE8"/>
    <w:rsid w:val="00497FA1"/>
    <w:rsid w:val="004A0137"/>
    <w:rsid w:val="004A114A"/>
    <w:rsid w:val="004A1AF9"/>
    <w:rsid w:val="004A1BD4"/>
    <w:rsid w:val="004A218D"/>
    <w:rsid w:val="004A29DF"/>
    <w:rsid w:val="004A2EC5"/>
    <w:rsid w:val="004A3EB4"/>
    <w:rsid w:val="004A3EDB"/>
    <w:rsid w:val="004A42E5"/>
    <w:rsid w:val="004A594F"/>
    <w:rsid w:val="004A5F99"/>
    <w:rsid w:val="004A6857"/>
    <w:rsid w:val="004A7428"/>
    <w:rsid w:val="004A7673"/>
    <w:rsid w:val="004A7804"/>
    <w:rsid w:val="004A7BB7"/>
    <w:rsid w:val="004B0FA1"/>
    <w:rsid w:val="004B18E2"/>
    <w:rsid w:val="004B1C34"/>
    <w:rsid w:val="004B32B6"/>
    <w:rsid w:val="004B3390"/>
    <w:rsid w:val="004B33AA"/>
    <w:rsid w:val="004B42A9"/>
    <w:rsid w:val="004B446E"/>
    <w:rsid w:val="004B4496"/>
    <w:rsid w:val="004B44BF"/>
    <w:rsid w:val="004B48AB"/>
    <w:rsid w:val="004B491F"/>
    <w:rsid w:val="004B5687"/>
    <w:rsid w:val="004B578F"/>
    <w:rsid w:val="004B5C05"/>
    <w:rsid w:val="004B6665"/>
    <w:rsid w:val="004B6A14"/>
    <w:rsid w:val="004B6AE2"/>
    <w:rsid w:val="004B6BB9"/>
    <w:rsid w:val="004B7073"/>
    <w:rsid w:val="004B70E1"/>
    <w:rsid w:val="004B710B"/>
    <w:rsid w:val="004B7569"/>
    <w:rsid w:val="004B7C67"/>
    <w:rsid w:val="004B7D66"/>
    <w:rsid w:val="004B7D9F"/>
    <w:rsid w:val="004C00ED"/>
    <w:rsid w:val="004C0289"/>
    <w:rsid w:val="004C088E"/>
    <w:rsid w:val="004C09B6"/>
    <w:rsid w:val="004C12EF"/>
    <w:rsid w:val="004C13B7"/>
    <w:rsid w:val="004C15B3"/>
    <w:rsid w:val="004C1F43"/>
    <w:rsid w:val="004C262B"/>
    <w:rsid w:val="004C2766"/>
    <w:rsid w:val="004C2A4C"/>
    <w:rsid w:val="004C32D8"/>
    <w:rsid w:val="004C3970"/>
    <w:rsid w:val="004C3BB8"/>
    <w:rsid w:val="004C49D4"/>
    <w:rsid w:val="004C511A"/>
    <w:rsid w:val="004C5719"/>
    <w:rsid w:val="004C5F97"/>
    <w:rsid w:val="004C647D"/>
    <w:rsid w:val="004C6764"/>
    <w:rsid w:val="004C6A19"/>
    <w:rsid w:val="004C6A6D"/>
    <w:rsid w:val="004C6FE8"/>
    <w:rsid w:val="004C7202"/>
    <w:rsid w:val="004C7326"/>
    <w:rsid w:val="004C7694"/>
    <w:rsid w:val="004C7ABE"/>
    <w:rsid w:val="004C7CF2"/>
    <w:rsid w:val="004C7DB1"/>
    <w:rsid w:val="004C7DCA"/>
    <w:rsid w:val="004D045B"/>
    <w:rsid w:val="004D0791"/>
    <w:rsid w:val="004D0A87"/>
    <w:rsid w:val="004D0DC7"/>
    <w:rsid w:val="004D0E53"/>
    <w:rsid w:val="004D0E87"/>
    <w:rsid w:val="004D1416"/>
    <w:rsid w:val="004D15EF"/>
    <w:rsid w:val="004D1B65"/>
    <w:rsid w:val="004D1BF3"/>
    <w:rsid w:val="004D1C77"/>
    <w:rsid w:val="004D1D90"/>
    <w:rsid w:val="004D1F29"/>
    <w:rsid w:val="004D1FB0"/>
    <w:rsid w:val="004D21DF"/>
    <w:rsid w:val="004D2772"/>
    <w:rsid w:val="004D2C7B"/>
    <w:rsid w:val="004D2CE3"/>
    <w:rsid w:val="004D33A6"/>
    <w:rsid w:val="004D34E5"/>
    <w:rsid w:val="004D3595"/>
    <w:rsid w:val="004D3E5E"/>
    <w:rsid w:val="004D46CA"/>
    <w:rsid w:val="004D5007"/>
    <w:rsid w:val="004D608B"/>
    <w:rsid w:val="004D61CD"/>
    <w:rsid w:val="004D6649"/>
    <w:rsid w:val="004E05C4"/>
    <w:rsid w:val="004E05F0"/>
    <w:rsid w:val="004E0898"/>
    <w:rsid w:val="004E0FEE"/>
    <w:rsid w:val="004E1D42"/>
    <w:rsid w:val="004E2D42"/>
    <w:rsid w:val="004E3416"/>
    <w:rsid w:val="004E37B1"/>
    <w:rsid w:val="004E3F52"/>
    <w:rsid w:val="004E46FD"/>
    <w:rsid w:val="004E4F0C"/>
    <w:rsid w:val="004E519D"/>
    <w:rsid w:val="004E554B"/>
    <w:rsid w:val="004E5EE6"/>
    <w:rsid w:val="004E60EB"/>
    <w:rsid w:val="004E6BB3"/>
    <w:rsid w:val="004E731C"/>
    <w:rsid w:val="004E76B4"/>
    <w:rsid w:val="004E7B1F"/>
    <w:rsid w:val="004E7E03"/>
    <w:rsid w:val="004F04B3"/>
    <w:rsid w:val="004F05A9"/>
    <w:rsid w:val="004F0EAD"/>
    <w:rsid w:val="004F11F3"/>
    <w:rsid w:val="004F1CCA"/>
    <w:rsid w:val="004F2585"/>
    <w:rsid w:val="004F2625"/>
    <w:rsid w:val="004F2826"/>
    <w:rsid w:val="004F2BA0"/>
    <w:rsid w:val="004F3A1A"/>
    <w:rsid w:val="004F3A27"/>
    <w:rsid w:val="004F3B30"/>
    <w:rsid w:val="004F42CD"/>
    <w:rsid w:val="004F46CE"/>
    <w:rsid w:val="004F487B"/>
    <w:rsid w:val="004F4C88"/>
    <w:rsid w:val="004F5ABB"/>
    <w:rsid w:val="004F5DDF"/>
    <w:rsid w:val="004F62AE"/>
    <w:rsid w:val="004F6811"/>
    <w:rsid w:val="004F6A3C"/>
    <w:rsid w:val="004F6BC0"/>
    <w:rsid w:val="004F6F12"/>
    <w:rsid w:val="004F75DF"/>
    <w:rsid w:val="004F7B60"/>
    <w:rsid w:val="004F7D0B"/>
    <w:rsid w:val="005003BC"/>
    <w:rsid w:val="0050040C"/>
    <w:rsid w:val="00500448"/>
    <w:rsid w:val="005005A4"/>
    <w:rsid w:val="00500867"/>
    <w:rsid w:val="00500BF3"/>
    <w:rsid w:val="00501241"/>
    <w:rsid w:val="00501497"/>
    <w:rsid w:val="0050192C"/>
    <w:rsid w:val="00501934"/>
    <w:rsid w:val="00501D6A"/>
    <w:rsid w:val="0050227C"/>
    <w:rsid w:val="0050268E"/>
    <w:rsid w:val="005029D6"/>
    <w:rsid w:val="00502D74"/>
    <w:rsid w:val="0050313A"/>
    <w:rsid w:val="005036B7"/>
    <w:rsid w:val="0050597B"/>
    <w:rsid w:val="00505A7D"/>
    <w:rsid w:val="00505A90"/>
    <w:rsid w:val="00505AC0"/>
    <w:rsid w:val="00505AFB"/>
    <w:rsid w:val="00505C99"/>
    <w:rsid w:val="0050706B"/>
    <w:rsid w:val="0050716D"/>
    <w:rsid w:val="005102F5"/>
    <w:rsid w:val="00510482"/>
    <w:rsid w:val="00510CAC"/>
    <w:rsid w:val="00510F85"/>
    <w:rsid w:val="00511B9F"/>
    <w:rsid w:val="00511CD2"/>
    <w:rsid w:val="00511DD0"/>
    <w:rsid w:val="00511F3B"/>
    <w:rsid w:val="00511FB5"/>
    <w:rsid w:val="005122F9"/>
    <w:rsid w:val="005126B0"/>
    <w:rsid w:val="00512BDB"/>
    <w:rsid w:val="0051322A"/>
    <w:rsid w:val="0051374D"/>
    <w:rsid w:val="00513DC9"/>
    <w:rsid w:val="00513F66"/>
    <w:rsid w:val="005155AC"/>
    <w:rsid w:val="005160D4"/>
    <w:rsid w:val="00516159"/>
    <w:rsid w:val="005167D3"/>
    <w:rsid w:val="005171A9"/>
    <w:rsid w:val="005202E1"/>
    <w:rsid w:val="00520355"/>
    <w:rsid w:val="00520529"/>
    <w:rsid w:val="005215B9"/>
    <w:rsid w:val="00521671"/>
    <w:rsid w:val="0052182C"/>
    <w:rsid w:val="00521BE7"/>
    <w:rsid w:val="005220BD"/>
    <w:rsid w:val="0052251D"/>
    <w:rsid w:val="00522CFC"/>
    <w:rsid w:val="005232D4"/>
    <w:rsid w:val="005237F0"/>
    <w:rsid w:val="0052396A"/>
    <w:rsid w:val="00523B52"/>
    <w:rsid w:val="00524340"/>
    <w:rsid w:val="005246B6"/>
    <w:rsid w:val="00524A27"/>
    <w:rsid w:val="00524B49"/>
    <w:rsid w:val="005250D6"/>
    <w:rsid w:val="005252C3"/>
    <w:rsid w:val="0052575C"/>
    <w:rsid w:val="00525A2E"/>
    <w:rsid w:val="00525C5A"/>
    <w:rsid w:val="0052639D"/>
    <w:rsid w:val="00526940"/>
    <w:rsid w:val="0052697E"/>
    <w:rsid w:val="00526B7B"/>
    <w:rsid w:val="00526C1E"/>
    <w:rsid w:val="00526FF4"/>
    <w:rsid w:val="005270BE"/>
    <w:rsid w:val="00527811"/>
    <w:rsid w:val="0052781B"/>
    <w:rsid w:val="00527AB2"/>
    <w:rsid w:val="00527ABA"/>
    <w:rsid w:val="00527CAA"/>
    <w:rsid w:val="005307FD"/>
    <w:rsid w:val="00531BA5"/>
    <w:rsid w:val="00531EB1"/>
    <w:rsid w:val="00532404"/>
    <w:rsid w:val="0053283F"/>
    <w:rsid w:val="00532970"/>
    <w:rsid w:val="00532F46"/>
    <w:rsid w:val="00533E0C"/>
    <w:rsid w:val="0053402D"/>
    <w:rsid w:val="0053436D"/>
    <w:rsid w:val="00534566"/>
    <w:rsid w:val="00534C06"/>
    <w:rsid w:val="00535529"/>
    <w:rsid w:val="00536549"/>
    <w:rsid w:val="00536DAC"/>
    <w:rsid w:val="00536F28"/>
    <w:rsid w:val="00537315"/>
    <w:rsid w:val="00537587"/>
    <w:rsid w:val="005376F4"/>
    <w:rsid w:val="00537EF0"/>
    <w:rsid w:val="0054059B"/>
    <w:rsid w:val="005405BA"/>
    <w:rsid w:val="005410BE"/>
    <w:rsid w:val="0054154C"/>
    <w:rsid w:val="00541CFC"/>
    <w:rsid w:val="00542451"/>
    <w:rsid w:val="00542B95"/>
    <w:rsid w:val="00542C09"/>
    <w:rsid w:val="00542DB6"/>
    <w:rsid w:val="00542E23"/>
    <w:rsid w:val="00542F3E"/>
    <w:rsid w:val="00542FDA"/>
    <w:rsid w:val="005430B6"/>
    <w:rsid w:val="005431B7"/>
    <w:rsid w:val="00543419"/>
    <w:rsid w:val="00543533"/>
    <w:rsid w:val="005438F0"/>
    <w:rsid w:val="00544024"/>
    <w:rsid w:val="00544564"/>
    <w:rsid w:val="00544891"/>
    <w:rsid w:val="005454FF"/>
    <w:rsid w:val="0054560D"/>
    <w:rsid w:val="00545D55"/>
    <w:rsid w:val="00545D6C"/>
    <w:rsid w:val="00545E37"/>
    <w:rsid w:val="00545E58"/>
    <w:rsid w:val="00545F48"/>
    <w:rsid w:val="00547893"/>
    <w:rsid w:val="00550049"/>
    <w:rsid w:val="00551E38"/>
    <w:rsid w:val="00551E7C"/>
    <w:rsid w:val="005529FB"/>
    <w:rsid w:val="00552AE8"/>
    <w:rsid w:val="00552C57"/>
    <w:rsid w:val="00552DD1"/>
    <w:rsid w:val="00553A72"/>
    <w:rsid w:val="00553ABA"/>
    <w:rsid w:val="00553AEA"/>
    <w:rsid w:val="0055496B"/>
    <w:rsid w:val="00554ECF"/>
    <w:rsid w:val="00554F93"/>
    <w:rsid w:val="00554FF1"/>
    <w:rsid w:val="005554C3"/>
    <w:rsid w:val="00555F00"/>
    <w:rsid w:val="005562E7"/>
    <w:rsid w:val="005565F4"/>
    <w:rsid w:val="005578DE"/>
    <w:rsid w:val="005578F3"/>
    <w:rsid w:val="0055793C"/>
    <w:rsid w:val="00557BCB"/>
    <w:rsid w:val="00557C4D"/>
    <w:rsid w:val="00557FB3"/>
    <w:rsid w:val="00560A8D"/>
    <w:rsid w:val="005611B3"/>
    <w:rsid w:val="005612D6"/>
    <w:rsid w:val="00561A19"/>
    <w:rsid w:val="005623F7"/>
    <w:rsid w:val="00562ADB"/>
    <w:rsid w:val="00562FB9"/>
    <w:rsid w:val="005638B7"/>
    <w:rsid w:val="00563926"/>
    <w:rsid w:val="00563B9F"/>
    <w:rsid w:val="00563D5B"/>
    <w:rsid w:val="00563F8D"/>
    <w:rsid w:val="005641D2"/>
    <w:rsid w:val="005647A0"/>
    <w:rsid w:val="005647C3"/>
    <w:rsid w:val="00564B54"/>
    <w:rsid w:val="00564E7F"/>
    <w:rsid w:val="005658BB"/>
    <w:rsid w:val="0056599E"/>
    <w:rsid w:val="005659B9"/>
    <w:rsid w:val="00565A43"/>
    <w:rsid w:val="00565DD2"/>
    <w:rsid w:val="005663DC"/>
    <w:rsid w:val="005667E4"/>
    <w:rsid w:val="00566C48"/>
    <w:rsid w:val="00566CA9"/>
    <w:rsid w:val="00566FC9"/>
    <w:rsid w:val="005672B3"/>
    <w:rsid w:val="00567406"/>
    <w:rsid w:val="00567A2F"/>
    <w:rsid w:val="00567D70"/>
    <w:rsid w:val="00570209"/>
    <w:rsid w:val="005704C1"/>
    <w:rsid w:val="005707AE"/>
    <w:rsid w:val="00570C59"/>
    <w:rsid w:val="005717A4"/>
    <w:rsid w:val="00571904"/>
    <w:rsid w:val="005719DA"/>
    <w:rsid w:val="00571BD5"/>
    <w:rsid w:val="00571D2E"/>
    <w:rsid w:val="00572523"/>
    <w:rsid w:val="00572FA4"/>
    <w:rsid w:val="0057330D"/>
    <w:rsid w:val="00573580"/>
    <w:rsid w:val="0057391A"/>
    <w:rsid w:val="005742F4"/>
    <w:rsid w:val="00574435"/>
    <w:rsid w:val="00574883"/>
    <w:rsid w:val="00575D31"/>
    <w:rsid w:val="005761F0"/>
    <w:rsid w:val="0057632C"/>
    <w:rsid w:val="005766E4"/>
    <w:rsid w:val="0057697A"/>
    <w:rsid w:val="00576C92"/>
    <w:rsid w:val="00576DBA"/>
    <w:rsid w:val="00577C8B"/>
    <w:rsid w:val="00577CBB"/>
    <w:rsid w:val="005801DF"/>
    <w:rsid w:val="00580F40"/>
    <w:rsid w:val="005810FE"/>
    <w:rsid w:val="00581631"/>
    <w:rsid w:val="00581CC3"/>
    <w:rsid w:val="005820D0"/>
    <w:rsid w:val="005829BD"/>
    <w:rsid w:val="00582E20"/>
    <w:rsid w:val="00583131"/>
    <w:rsid w:val="00583359"/>
    <w:rsid w:val="0058388E"/>
    <w:rsid w:val="00583EF1"/>
    <w:rsid w:val="005853AE"/>
    <w:rsid w:val="0058581A"/>
    <w:rsid w:val="00585ACF"/>
    <w:rsid w:val="00585C00"/>
    <w:rsid w:val="00585F20"/>
    <w:rsid w:val="00585F4F"/>
    <w:rsid w:val="00585F8D"/>
    <w:rsid w:val="00586038"/>
    <w:rsid w:val="005860B4"/>
    <w:rsid w:val="005866F4"/>
    <w:rsid w:val="00586746"/>
    <w:rsid w:val="00586856"/>
    <w:rsid w:val="00586DFE"/>
    <w:rsid w:val="0058751E"/>
    <w:rsid w:val="00587CCA"/>
    <w:rsid w:val="00587D94"/>
    <w:rsid w:val="00590BE9"/>
    <w:rsid w:val="00590D9A"/>
    <w:rsid w:val="00591380"/>
    <w:rsid w:val="00591735"/>
    <w:rsid w:val="00591E08"/>
    <w:rsid w:val="005933EF"/>
    <w:rsid w:val="005934D4"/>
    <w:rsid w:val="00594544"/>
    <w:rsid w:val="00594624"/>
    <w:rsid w:val="00594684"/>
    <w:rsid w:val="00594BCD"/>
    <w:rsid w:val="00594D4F"/>
    <w:rsid w:val="00595335"/>
    <w:rsid w:val="00595788"/>
    <w:rsid w:val="00595D06"/>
    <w:rsid w:val="005961DD"/>
    <w:rsid w:val="00596F4F"/>
    <w:rsid w:val="00597019"/>
    <w:rsid w:val="00597272"/>
    <w:rsid w:val="005974DF"/>
    <w:rsid w:val="00597ED3"/>
    <w:rsid w:val="005A0AD3"/>
    <w:rsid w:val="005A1538"/>
    <w:rsid w:val="005A1703"/>
    <w:rsid w:val="005A177A"/>
    <w:rsid w:val="005A17A1"/>
    <w:rsid w:val="005A1861"/>
    <w:rsid w:val="005A2446"/>
    <w:rsid w:val="005A266B"/>
    <w:rsid w:val="005A294B"/>
    <w:rsid w:val="005A2A1D"/>
    <w:rsid w:val="005A2AEF"/>
    <w:rsid w:val="005A2B60"/>
    <w:rsid w:val="005A2F5A"/>
    <w:rsid w:val="005A30B6"/>
    <w:rsid w:val="005A320D"/>
    <w:rsid w:val="005A3762"/>
    <w:rsid w:val="005A3D27"/>
    <w:rsid w:val="005A3E4D"/>
    <w:rsid w:val="005A419A"/>
    <w:rsid w:val="005A4294"/>
    <w:rsid w:val="005A467A"/>
    <w:rsid w:val="005A554B"/>
    <w:rsid w:val="005A56EF"/>
    <w:rsid w:val="005A5742"/>
    <w:rsid w:val="005A5BE3"/>
    <w:rsid w:val="005A5C93"/>
    <w:rsid w:val="005A63DB"/>
    <w:rsid w:val="005A6992"/>
    <w:rsid w:val="005A6AEF"/>
    <w:rsid w:val="005A6D00"/>
    <w:rsid w:val="005A6EF6"/>
    <w:rsid w:val="005A7529"/>
    <w:rsid w:val="005A7DDA"/>
    <w:rsid w:val="005B00C5"/>
    <w:rsid w:val="005B01D0"/>
    <w:rsid w:val="005B06F4"/>
    <w:rsid w:val="005B0E38"/>
    <w:rsid w:val="005B0FE4"/>
    <w:rsid w:val="005B14B2"/>
    <w:rsid w:val="005B18C7"/>
    <w:rsid w:val="005B1B62"/>
    <w:rsid w:val="005B1D60"/>
    <w:rsid w:val="005B1FBF"/>
    <w:rsid w:val="005B2FBF"/>
    <w:rsid w:val="005B3B6F"/>
    <w:rsid w:val="005B45DC"/>
    <w:rsid w:val="005B47F8"/>
    <w:rsid w:val="005B4C74"/>
    <w:rsid w:val="005B4FAA"/>
    <w:rsid w:val="005B67F2"/>
    <w:rsid w:val="005B6D41"/>
    <w:rsid w:val="005B73D0"/>
    <w:rsid w:val="005B76B7"/>
    <w:rsid w:val="005B76D1"/>
    <w:rsid w:val="005B7933"/>
    <w:rsid w:val="005C02BE"/>
    <w:rsid w:val="005C166D"/>
    <w:rsid w:val="005C19DF"/>
    <w:rsid w:val="005C1E84"/>
    <w:rsid w:val="005C22CC"/>
    <w:rsid w:val="005C26A9"/>
    <w:rsid w:val="005C3132"/>
    <w:rsid w:val="005C41B6"/>
    <w:rsid w:val="005C46C8"/>
    <w:rsid w:val="005C57D7"/>
    <w:rsid w:val="005C5818"/>
    <w:rsid w:val="005C591C"/>
    <w:rsid w:val="005C685E"/>
    <w:rsid w:val="005C6A44"/>
    <w:rsid w:val="005C6A52"/>
    <w:rsid w:val="005C749C"/>
    <w:rsid w:val="005C7662"/>
    <w:rsid w:val="005D03B0"/>
    <w:rsid w:val="005D04AA"/>
    <w:rsid w:val="005D0C5C"/>
    <w:rsid w:val="005D0EAF"/>
    <w:rsid w:val="005D0F72"/>
    <w:rsid w:val="005D112D"/>
    <w:rsid w:val="005D1153"/>
    <w:rsid w:val="005D1721"/>
    <w:rsid w:val="005D1B0D"/>
    <w:rsid w:val="005D22C9"/>
    <w:rsid w:val="005D357C"/>
    <w:rsid w:val="005D4372"/>
    <w:rsid w:val="005D4B29"/>
    <w:rsid w:val="005D4D0A"/>
    <w:rsid w:val="005D53F9"/>
    <w:rsid w:val="005D566F"/>
    <w:rsid w:val="005D59DA"/>
    <w:rsid w:val="005D627E"/>
    <w:rsid w:val="005D654D"/>
    <w:rsid w:val="005D6C29"/>
    <w:rsid w:val="005D6F25"/>
    <w:rsid w:val="005D6FE9"/>
    <w:rsid w:val="005D7DD0"/>
    <w:rsid w:val="005E02D0"/>
    <w:rsid w:val="005E0643"/>
    <w:rsid w:val="005E091B"/>
    <w:rsid w:val="005E1498"/>
    <w:rsid w:val="005E1B36"/>
    <w:rsid w:val="005E20F0"/>
    <w:rsid w:val="005E214C"/>
    <w:rsid w:val="005E2294"/>
    <w:rsid w:val="005E27D3"/>
    <w:rsid w:val="005E2C6D"/>
    <w:rsid w:val="005E2E27"/>
    <w:rsid w:val="005E2E62"/>
    <w:rsid w:val="005E30A3"/>
    <w:rsid w:val="005E3381"/>
    <w:rsid w:val="005E3460"/>
    <w:rsid w:val="005E43EA"/>
    <w:rsid w:val="005E441B"/>
    <w:rsid w:val="005E467F"/>
    <w:rsid w:val="005E4A27"/>
    <w:rsid w:val="005E532A"/>
    <w:rsid w:val="005E53E0"/>
    <w:rsid w:val="005E53E6"/>
    <w:rsid w:val="005E541C"/>
    <w:rsid w:val="005E55D6"/>
    <w:rsid w:val="005E5C5E"/>
    <w:rsid w:val="005E5DB8"/>
    <w:rsid w:val="005E667D"/>
    <w:rsid w:val="005E7C88"/>
    <w:rsid w:val="005E7E08"/>
    <w:rsid w:val="005F01F3"/>
    <w:rsid w:val="005F0A88"/>
    <w:rsid w:val="005F1AFF"/>
    <w:rsid w:val="005F1F6F"/>
    <w:rsid w:val="005F2486"/>
    <w:rsid w:val="005F25C6"/>
    <w:rsid w:val="005F28C3"/>
    <w:rsid w:val="005F34F4"/>
    <w:rsid w:val="005F3606"/>
    <w:rsid w:val="005F441B"/>
    <w:rsid w:val="005F446A"/>
    <w:rsid w:val="005F4DAF"/>
    <w:rsid w:val="005F4ED6"/>
    <w:rsid w:val="005F504C"/>
    <w:rsid w:val="005F52B7"/>
    <w:rsid w:val="005F63D4"/>
    <w:rsid w:val="005F67BA"/>
    <w:rsid w:val="005F68FF"/>
    <w:rsid w:val="005F6DF5"/>
    <w:rsid w:val="005F70BE"/>
    <w:rsid w:val="005F7D57"/>
    <w:rsid w:val="00600222"/>
    <w:rsid w:val="0060073B"/>
    <w:rsid w:val="00600C2A"/>
    <w:rsid w:val="00600D3F"/>
    <w:rsid w:val="00600E8F"/>
    <w:rsid w:val="00600EFC"/>
    <w:rsid w:val="00601530"/>
    <w:rsid w:val="00601831"/>
    <w:rsid w:val="00601FFE"/>
    <w:rsid w:val="006022E8"/>
    <w:rsid w:val="0060239C"/>
    <w:rsid w:val="0060255E"/>
    <w:rsid w:val="00602840"/>
    <w:rsid w:val="0060284C"/>
    <w:rsid w:val="00602D2E"/>
    <w:rsid w:val="00602DA5"/>
    <w:rsid w:val="00602F75"/>
    <w:rsid w:val="0060350A"/>
    <w:rsid w:val="00603545"/>
    <w:rsid w:val="00603B50"/>
    <w:rsid w:val="00604430"/>
    <w:rsid w:val="00604507"/>
    <w:rsid w:val="00604DD4"/>
    <w:rsid w:val="006055D2"/>
    <w:rsid w:val="00605620"/>
    <w:rsid w:val="006059A5"/>
    <w:rsid w:val="00605CF5"/>
    <w:rsid w:val="00605E2C"/>
    <w:rsid w:val="0060660E"/>
    <w:rsid w:val="006079C1"/>
    <w:rsid w:val="00607A73"/>
    <w:rsid w:val="00610137"/>
    <w:rsid w:val="00610384"/>
    <w:rsid w:val="00610417"/>
    <w:rsid w:val="00610B0C"/>
    <w:rsid w:val="00610C95"/>
    <w:rsid w:val="0061116F"/>
    <w:rsid w:val="00611374"/>
    <w:rsid w:val="00611517"/>
    <w:rsid w:val="006117EC"/>
    <w:rsid w:val="00611B1E"/>
    <w:rsid w:val="00611C9E"/>
    <w:rsid w:val="0061246F"/>
    <w:rsid w:val="00612BC3"/>
    <w:rsid w:val="00612DCA"/>
    <w:rsid w:val="0061322C"/>
    <w:rsid w:val="0061388E"/>
    <w:rsid w:val="00613F32"/>
    <w:rsid w:val="00614908"/>
    <w:rsid w:val="0061596A"/>
    <w:rsid w:val="00615C81"/>
    <w:rsid w:val="006170B6"/>
    <w:rsid w:val="006170EA"/>
    <w:rsid w:val="00617ACA"/>
    <w:rsid w:val="00620A38"/>
    <w:rsid w:val="00620D79"/>
    <w:rsid w:val="006213B0"/>
    <w:rsid w:val="00621729"/>
    <w:rsid w:val="006221CD"/>
    <w:rsid w:val="006224F0"/>
    <w:rsid w:val="006227A5"/>
    <w:rsid w:val="00623C04"/>
    <w:rsid w:val="00623E71"/>
    <w:rsid w:val="00624469"/>
    <w:rsid w:val="00624564"/>
    <w:rsid w:val="00624672"/>
    <w:rsid w:val="00624CEB"/>
    <w:rsid w:val="00624DF8"/>
    <w:rsid w:val="00624E20"/>
    <w:rsid w:val="006255B1"/>
    <w:rsid w:val="00625822"/>
    <w:rsid w:val="0062585D"/>
    <w:rsid w:val="00626040"/>
    <w:rsid w:val="0062608D"/>
    <w:rsid w:val="00626892"/>
    <w:rsid w:val="00626950"/>
    <w:rsid w:val="00626BE1"/>
    <w:rsid w:val="00626C6C"/>
    <w:rsid w:val="006274A7"/>
    <w:rsid w:val="0062798A"/>
    <w:rsid w:val="00627BA2"/>
    <w:rsid w:val="006304F4"/>
    <w:rsid w:val="00630931"/>
    <w:rsid w:val="00630A46"/>
    <w:rsid w:val="00630A79"/>
    <w:rsid w:val="00631122"/>
    <w:rsid w:val="00631F92"/>
    <w:rsid w:val="00632654"/>
    <w:rsid w:val="00632A84"/>
    <w:rsid w:val="00632DD8"/>
    <w:rsid w:val="00633050"/>
    <w:rsid w:val="00633407"/>
    <w:rsid w:val="0063383B"/>
    <w:rsid w:val="00633C1F"/>
    <w:rsid w:val="00633FC4"/>
    <w:rsid w:val="00633FD7"/>
    <w:rsid w:val="00634832"/>
    <w:rsid w:val="006348A6"/>
    <w:rsid w:val="00634A4B"/>
    <w:rsid w:val="00634BB8"/>
    <w:rsid w:val="00635400"/>
    <w:rsid w:val="00635B2C"/>
    <w:rsid w:val="0063630F"/>
    <w:rsid w:val="00636541"/>
    <w:rsid w:val="00636B60"/>
    <w:rsid w:val="00636F0B"/>
    <w:rsid w:val="0063714B"/>
    <w:rsid w:val="00637670"/>
    <w:rsid w:val="0063785A"/>
    <w:rsid w:val="00637B88"/>
    <w:rsid w:val="00637B98"/>
    <w:rsid w:val="00637C25"/>
    <w:rsid w:val="006405C8"/>
    <w:rsid w:val="00640DCE"/>
    <w:rsid w:val="006413BC"/>
    <w:rsid w:val="00641442"/>
    <w:rsid w:val="00641A49"/>
    <w:rsid w:val="00641C5A"/>
    <w:rsid w:val="00642C1B"/>
    <w:rsid w:val="0064340F"/>
    <w:rsid w:val="006445C3"/>
    <w:rsid w:val="00645892"/>
    <w:rsid w:val="00646473"/>
    <w:rsid w:val="00646CA6"/>
    <w:rsid w:val="00646DCD"/>
    <w:rsid w:val="00646E85"/>
    <w:rsid w:val="0064726B"/>
    <w:rsid w:val="00647991"/>
    <w:rsid w:val="00647D7A"/>
    <w:rsid w:val="00647EB1"/>
    <w:rsid w:val="006504E1"/>
    <w:rsid w:val="006505A2"/>
    <w:rsid w:val="006508B9"/>
    <w:rsid w:val="006508EA"/>
    <w:rsid w:val="00651574"/>
    <w:rsid w:val="00651A2F"/>
    <w:rsid w:val="00651AC3"/>
    <w:rsid w:val="0065217F"/>
    <w:rsid w:val="0065306F"/>
    <w:rsid w:val="00653ABD"/>
    <w:rsid w:val="00653B4C"/>
    <w:rsid w:val="00653D2C"/>
    <w:rsid w:val="0065421B"/>
    <w:rsid w:val="006543A1"/>
    <w:rsid w:val="00654FC3"/>
    <w:rsid w:val="00654FFC"/>
    <w:rsid w:val="00655D49"/>
    <w:rsid w:val="0065606E"/>
    <w:rsid w:val="00656203"/>
    <w:rsid w:val="00656515"/>
    <w:rsid w:val="00656B51"/>
    <w:rsid w:val="00656D58"/>
    <w:rsid w:val="00657397"/>
    <w:rsid w:val="006573CE"/>
    <w:rsid w:val="006577F6"/>
    <w:rsid w:val="00657B0F"/>
    <w:rsid w:val="00657CEC"/>
    <w:rsid w:val="00657E50"/>
    <w:rsid w:val="006604B1"/>
    <w:rsid w:val="00660CE4"/>
    <w:rsid w:val="00660FC6"/>
    <w:rsid w:val="006611DC"/>
    <w:rsid w:val="006620DA"/>
    <w:rsid w:val="006624E2"/>
    <w:rsid w:val="006626BF"/>
    <w:rsid w:val="0066291A"/>
    <w:rsid w:val="00662A79"/>
    <w:rsid w:val="006638E1"/>
    <w:rsid w:val="006642DE"/>
    <w:rsid w:val="006646AF"/>
    <w:rsid w:val="00664AC4"/>
    <w:rsid w:val="00664D2F"/>
    <w:rsid w:val="00664DF8"/>
    <w:rsid w:val="00664FE1"/>
    <w:rsid w:val="0066546D"/>
    <w:rsid w:val="00665AAE"/>
    <w:rsid w:val="0066614A"/>
    <w:rsid w:val="00666733"/>
    <w:rsid w:val="00666A41"/>
    <w:rsid w:val="00666FEB"/>
    <w:rsid w:val="00667B2D"/>
    <w:rsid w:val="00667EE6"/>
    <w:rsid w:val="0067005B"/>
    <w:rsid w:val="0067027F"/>
    <w:rsid w:val="00670830"/>
    <w:rsid w:val="006708C5"/>
    <w:rsid w:val="00670C34"/>
    <w:rsid w:val="00670D2A"/>
    <w:rsid w:val="0067128E"/>
    <w:rsid w:val="006717C6"/>
    <w:rsid w:val="006727F3"/>
    <w:rsid w:val="00672995"/>
    <w:rsid w:val="006729C1"/>
    <w:rsid w:val="00672F23"/>
    <w:rsid w:val="006734B3"/>
    <w:rsid w:val="00673834"/>
    <w:rsid w:val="00673972"/>
    <w:rsid w:val="006739CD"/>
    <w:rsid w:val="00673DF6"/>
    <w:rsid w:val="00674107"/>
    <w:rsid w:val="006750BD"/>
    <w:rsid w:val="00675A33"/>
    <w:rsid w:val="00676086"/>
    <w:rsid w:val="00676674"/>
    <w:rsid w:val="00676947"/>
    <w:rsid w:val="0067701C"/>
    <w:rsid w:val="006770A8"/>
    <w:rsid w:val="006771F0"/>
    <w:rsid w:val="00677A69"/>
    <w:rsid w:val="006812DD"/>
    <w:rsid w:val="00682623"/>
    <w:rsid w:val="00682BDA"/>
    <w:rsid w:val="00682FA4"/>
    <w:rsid w:val="0068338C"/>
    <w:rsid w:val="0068364A"/>
    <w:rsid w:val="00684587"/>
    <w:rsid w:val="00684B07"/>
    <w:rsid w:val="00684FC3"/>
    <w:rsid w:val="006850D0"/>
    <w:rsid w:val="0068582B"/>
    <w:rsid w:val="0068595E"/>
    <w:rsid w:val="006863F3"/>
    <w:rsid w:val="0068647C"/>
    <w:rsid w:val="006866B0"/>
    <w:rsid w:val="0068685C"/>
    <w:rsid w:val="00686F73"/>
    <w:rsid w:val="006870AC"/>
    <w:rsid w:val="006900BD"/>
    <w:rsid w:val="00690EC8"/>
    <w:rsid w:val="00690EF4"/>
    <w:rsid w:val="006916D8"/>
    <w:rsid w:val="006919BD"/>
    <w:rsid w:val="00691D8A"/>
    <w:rsid w:val="00691DD0"/>
    <w:rsid w:val="00691F81"/>
    <w:rsid w:val="00692050"/>
    <w:rsid w:val="00692ABF"/>
    <w:rsid w:val="00692DB8"/>
    <w:rsid w:val="00693998"/>
    <w:rsid w:val="00693C46"/>
    <w:rsid w:val="00694059"/>
    <w:rsid w:val="0069434C"/>
    <w:rsid w:val="0069490B"/>
    <w:rsid w:val="006949DF"/>
    <w:rsid w:val="00694A78"/>
    <w:rsid w:val="00694E53"/>
    <w:rsid w:val="006958D7"/>
    <w:rsid w:val="00696387"/>
    <w:rsid w:val="00696A9E"/>
    <w:rsid w:val="00696C64"/>
    <w:rsid w:val="00696E5D"/>
    <w:rsid w:val="006970BD"/>
    <w:rsid w:val="00697547"/>
    <w:rsid w:val="00697799"/>
    <w:rsid w:val="006978A7"/>
    <w:rsid w:val="006A032C"/>
    <w:rsid w:val="006A07AB"/>
    <w:rsid w:val="006A07C4"/>
    <w:rsid w:val="006A08AE"/>
    <w:rsid w:val="006A093D"/>
    <w:rsid w:val="006A0D8E"/>
    <w:rsid w:val="006A12E1"/>
    <w:rsid w:val="006A13E9"/>
    <w:rsid w:val="006A1ACF"/>
    <w:rsid w:val="006A270C"/>
    <w:rsid w:val="006A31B1"/>
    <w:rsid w:val="006A3670"/>
    <w:rsid w:val="006A3B0A"/>
    <w:rsid w:val="006A3E2B"/>
    <w:rsid w:val="006A42A5"/>
    <w:rsid w:val="006A42C2"/>
    <w:rsid w:val="006A4311"/>
    <w:rsid w:val="006A4AB8"/>
    <w:rsid w:val="006A4C34"/>
    <w:rsid w:val="006A4CFC"/>
    <w:rsid w:val="006A5D82"/>
    <w:rsid w:val="006A65F1"/>
    <w:rsid w:val="006A66F0"/>
    <w:rsid w:val="006A6733"/>
    <w:rsid w:val="006A698A"/>
    <w:rsid w:val="006A6BEE"/>
    <w:rsid w:val="006A7270"/>
    <w:rsid w:val="006A74B2"/>
    <w:rsid w:val="006A78ED"/>
    <w:rsid w:val="006A7956"/>
    <w:rsid w:val="006A7D7B"/>
    <w:rsid w:val="006B05F2"/>
    <w:rsid w:val="006B0D32"/>
    <w:rsid w:val="006B0D91"/>
    <w:rsid w:val="006B0D9C"/>
    <w:rsid w:val="006B0F10"/>
    <w:rsid w:val="006B127F"/>
    <w:rsid w:val="006B1280"/>
    <w:rsid w:val="006B170C"/>
    <w:rsid w:val="006B176C"/>
    <w:rsid w:val="006B1982"/>
    <w:rsid w:val="006B232C"/>
    <w:rsid w:val="006B27DC"/>
    <w:rsid w:val="006B2870"/>
    <w:rsid w:val="006B29B5"/>
    <w:rsid w:val="006B2CA3"/>
    <w:rsid w:val="006B32C2"/>
    <w:rsid w:val="006B3982"/>
    <w:rsid w:val="006B3B2C"/>
    <w:rsid w:val="006B46ED"/>
    <w:rsid w:val="006B4A38"/>
    <w:rsid w:val="006B4FE2"/>
    <w:rsid w:val="006B5158"/>
    <w:rsid w:val="006B54BA"/>
    <w:rsid w:val="006B5935"/>
    <w:rsid w:val="006B61AA"/>
    <w:rsid w:val="006B6988"/>
    <w:rsid w:val="006B6D35"/>
    <w:rsid w:val="006B74D8"/>
    <w:rsid w:val="006B7C7C"/>
    <w:rsid w:val="006C022A"/>
    <w:rsid w:val="006C039F"/>
    <w:rsid w:val="006C0915"/>
    <w:rsid w:val="006C0CD3"/>
    <w:rsid w:val="006C1C2F"/>
    <w:rsid w:val="006C2295"/>
    <w:rsid w:val="006C229E"/>
    <w:rsid w:val="006C26BC"/>
    <w:rsid w:val="006C2789"/>
    <w:rsid w:val="006C2A0A"/>
    <w:rsid w:val="006C2CB0"/>
    <w:rsid w:val="006C325A"/>
    <w:rsid w:val="006C388F"/>
    <w:rsid w:val="006C44B9"/>
    <w:rsid w:val="006C450D"/>
    <w:rsid w:val="006C458C"/>
    <w:rsid w:val="006C4E5F"/>
    <w:rsid w:val="006C5621"/>
    <w:rsid w:val="006C5E86"/>
    <w:rsid w:val="006C6493"/>
    <w:rsid w:val="006C6664"/>
    <w:rsid w:val="006C674C"/>
    <w:rsid w:val="006C6AAD"/>
    <w:rsid w:val="006C701B"/>
    <w:rsid w:val="006C7344"/>
    <w:rsid w:val="006C7ADB"/>
    <w:rsid w:val="006D0B20"/>
    <w:rsid w:val="006D0F93"/>
    <w:rsid w:val="006D28B1"/>
    <w:rsid w:val="006D2A5A"/>
    <w:rsid w:val="006D3EE2"/>
    <w:rsid w:val="006D41C4"/>
    <w:rsid w:val="006D438B"/>
    <w:rsid w:val="006D485A"/>
    <w:rsid w:val="006D4EBA"/>
    <w:rsid w:val="006D54EA"/>
    <w:rsid w:val="006D5A7C"/>
    <w:rsid w:val="006D5B84"/>
    <w:rsid w:val="006D5FFE"/>
    <w:rsid w:val="006D67E6"/>
    <w:rsid w:val="006D69E4"/>
    <w:rsid w:val="006D7013"/>
    <w:rsid w:val="006D75AF"/>
    <w:rsid w:val="006D7BCE"/>
    <w:rsid w:val="006D7F53"/>
    <w:rsid w:val="006E0118"/>
    <w:rsid w:val="006E0436"/>
    <w:rsid w:val="006E0E5D"/>
    <w:rsid w:val="006E0F94"/>
    <w:rsid w:val="006E1C4C"/>
    <w:rsid w:val="006E1E4E"/>
    <w:rsid w:val="006E1F97"/>
    <w:rsid w:val="006E26E6"/>
    <w:rsid w:val="006E2B71"/>
    <w:rsid w:val="006E3279"/>
    <w:rsid w:val="006E3294"/>
    <w:rsid w:val="006E3816"/>
    <w:rsid w:val="006E40C7"/>
    <w:rsid w:val="006E47D0"/>
    <w:rsid w:val="006E5230"/>
    <w:rsid w:val="006E5E62"/>
    <w:rsid w:val="006E67AC"/>
    <w:rsid w:val="006E6EB2"/>
    <w:rsid w:val="006E7057"/>
    <w:rsid w:val="006E71A7"/>
    <w:rsid w:val="006E72CE"/>
    <w:rsid w:val="006E77B9"/>
    <w:rsid w:val="006E77CA"/>
    <w:rsid w:val="006E7890"/>
    <w:rsid w:val="006F1399"/>
    <w:rsid w:val="006F2DFF"/>
    <w:rsid w:val="006F3F67"/>
    <w:rsid w:val="006F4144"/>
    <w:rsid w:val="006F4384"/>
    <w:rsid w:val="006F4765"/>
    <w:rsid w:val="006F4BD7"/>
    <w:rsid w:val="006F4C5C"/>
    <w:rsid w:val="006F52C2"/>
    <w:rsid w:val="006F5784"/>
    <w:rsid w:val="006F5CF9"/>
    <w:rsid w:val="006F61D1"/>
    <w:rsid w:val="006F61F8"/>
    <w:rsid w:val="006F652B"/>
    <w:rsid w:val="006F6C6B"/>
    <w:rsid w:val="006F6D64"/>
    <w:rsid w:val="006F71A4"/>
    <w:rsid w:val="006F7415"/>
    <w:rsid w:val="006F7743"/>
    <w:rsid w:val="006F783F"/>
    <w:rsid w:val="006F795C"/>
    <w:rsid w:val="00700546"/>
    <w:rsid w:val="00700C4C"/>
    <w:rsid w:val="0070116E"/>
    <w:rsid w:val="007011E4"/>
    <w:rsid w:val="00701765"/>
    <w:rsid w:val="007036BA"/>
    <w:rsid w:val="007037FB"/>
    <w:rsid w:val="00703930"/>
    <w:rsid w:val="007039A2"/>
    <w:rsid w:val="00703BC7"/>
    <w:rsid w:val="00703ECC"/>
    <w:rsid w:val="0070400F"/>
    <w:rsid w:val="00704147"/>
    <w:rsid w:val="007054BE"/>
    <w:rsid w:val="00705CEA"/>
    <w:rsid w:val="00705FAB"/>
    <w:rsid w:val="007067A6"/>
    <w:rsid w:val="00706881"/>
    <w:rsid w:val="00707484"/>
    <w:rsid w:val="007075B7"/>
    <w:rsid w:val="00707C2F"/>
    <w:rsid w:val="00707E39"/>
    <w:rsid w:val="00707E45"/>
    <w:rsid w:val="007100A6"/>
    <w:rsid w:val="00710601"/>
    <w:rsid w:val="00710987"/>
    <w:rsid w:val="00710A7A"/>
    <w:rsid w:val="0071135F"/>
    <w:rsid w:val="00711E5E"/>
    <w:rsid w:val="007120EB"/>
    <w:rsid w:val="007132F4"/>
    <w:rsid w:val="00714084"/>
    <w:rsid w:val="00714DDE"/>
    <w:rsid w:val="00715A43"/>
    <w:rsid w:val="00716639"/>
    <w:rsid w:val="00716E39"/>
    <w:rsid w:val="00717ADE"/>
    <w:rsid w:val="00717E36"/>
    <w:rsid w:val="00720497"/>
    <w:rsid w:val="00720FDA"/>
    <w:rsid w:val="00721249"/>
    <w:rsid w:val="00721309"/>
    <w:rsid w:val="00721740"/>
    <w:rsid w:val="007217A5"/>
    <w:rsid w:val="00721CE8"/>
    <w:rsid w:val="00721EBF"/>
    <w:rsid w:val="00722929"/>
    <w:rsid w:val="00723237"/>
    <w:rsid w:val="00723626"/>
    <w:rsid w:val="0072385B"/>
    <w:rsid w:val="00723B11"/>
    <w:rsid w:val="00723D14"/>
    <w:rsid w:val="00723E3A"/>
    <w:rsid w:val="007243AD"/>
    <w:rsid w:val="007244C8"/>
    <w:rsid w:val="00724C8B"/>
    <w:rsid w:val="00724F7E"/>
    <w:rsid w:val="007252BE"/>
    <w:rsid w:val="00725912"/>
    <w:rsid w:val="0072610C"/>
    <w:rsid w:val="0072635D"/>
    <w:rsid w:val="0072779C"/>
    <w:rsid w:val="00727A39"/>
    <w:rsid w:val="00727B61"/>
    <w:rsid w:val="007300F4"/>
    <w:rsid w:val="007303BA"/>
    <w:rsid w:val="00730800"/>
    <w:rsid w:val="00730B2B"/>
    <w:rsid w:val="00730F45"/>
    <w:rsid w:val="00731095"/>
    <w:rsid w:val="007316CB"/>
    <w:rsid w:val="00731DD9"/>
    <w:rsid w:val="00732705"/>
    <w:rsid w:val="00733A8F"/>
    <w:rsid w:val="00733B32"/>
    <w:rsid w:val="00733DC0"/>
    <w:rsid w:val="00734429"/>
    <w:rsid w:val="007349A8"/>
    <w:rsid w:val="00734F1C"/>
    <w:rsid w:val="00735089"/>
    <w:rsid w:val="007350F5"/>
    <w:rsid w:val="0073552D"/>
    <w:rsid w:val="007359F8"/>
    <w:rsid w:val="00736117"/>
    <w:rsid w:val="00736120"/>
    <w:rsid w:val="00736C65"/>
    <w:rsid w:val="00737439"/>
    <w:rsid w:val="0073748A"/>
    <w:rsid w:val="007375C5"/>
    <w:rsid w:val="00737A82"/>
    <w:rsid w:val="00737E20"/>
    <w:rsid w:val="00741B22"/>
    <w:rsid w:val="00741C4D"/>
    <w:rsid w:val="00741F7D"/>
    <w:rsid w:val="00742190"/>
    <w:rsid w:val="00742287"/>
    <w:rsid w:val="00742382"/>
    <w:rsid w:val="007425B4"/>
    <w:rsid w:val="00742A99"/>
    <w:rsid w:val="00742D7F"/>
    <w:rsid w:val="00742E00"/>
    <w:rsid w:val="00742E71"/>
    <w:rsid w:val="0074311E"/>
    <w:rsid w:val="00743426"/>
    <w:rsid w:val="00743F94"/>
    <w:rsid w:val="007442F2"/>
    <w:rsid w:val="00744A61"/>
    <w:rsid w:val="00744D85"/>
    <w:rsid w:val="00744F90"/>
    <w:rsid w:val="00745412"/>
    <w:rsid w:val="007454C3"/>
    <w:rsid w:val="007454E2"/>
    <w:rsid w:val="00745CEB"/>
    <w:rsid w:val="00746C39"/>
    <w:rsid w:val="00746F9D"/>
    <w:rsid w:val="00747358"/>
    <w:rsid w:val="007474C2"/>
    <w:rsid w:val="00750085"/>
    <w:rsid w:val="0075016A"/>
    <w:rsid w:val="0075029D"/>
    <w:rsid w:val="0075080A"/>
    <w:rsid w:val="00750E54"/>
    <w:rsid w:val="00751226"/>
    <w:rsid w:val="00751BBA"/>
    <w:rsid w:val="0075210D"/>
    <w:rsid w:val="007521A8"/>
    <w:rsid w:val="00752659"/>
    <w:rsid w:val="0075281D"/>
    <w:rsid w:val="00752BB9"/>
    <w:rsid w:val="00752C6C"/>
    <w:rsid w:val="00753364"/>
    <w:rsid w:val="007545FC"/>
    <w:rsid w:val="00754DC1"/>
    <w:rsid w:val="00755282"/>
    <w:rsid w:val="007555E8"/>
    <w:rsid w:val="007562F5"/>
    <w:rsid w:val="00756350"/>
    <w:rsid w:val="0075647C"/>
    <w:rsid w:val="00756974"/>
    <w:rsid w:val="00757438"/>
    <w:rsid w:val="007575B7"/>
    <w:rsid w:val="007600C3"/>
    <w:rsid w:val="00760485"/>
    <w:rsid w:val="007605A1"/>
    <w:rsid w:val="00760C33"/>
    <w:rsid w:val="00760D40"/>
    <w:rsid w:val="007612A6"/>
    <w:rsid w:val="0076170F"/>
    <w:rsid w:val="00761961"/>
    <w:rsid w:val="00761C22"/>
    <w:rsid w:val="00762065"/>
    <w:rsid w:val="007628E9"/>
    <w:rsid w:val="00762D68"/>
    <w:rsid w:val="00762EAF"/>
    <w:rsid w:val="00762F7F"/>
    <w:rsid w:val="00762FB7"/>
    <w:rsid w:val="00762FF8"/>
    <w:rsid w:val="0076347C"/>
    <w:rsid w:val="0076372D"/>
    <w:rsid w:val="00763EA1"/>
    <w:rsid w:val="00765706"/>
    <w:rsid w:val="00765BBB"/>
    <w:rsid w:val="00766C01"/>
    <w:rsid w:val="00766EDE"/>
    <w:rsid w:val="007670CA"/>
    <w:rsid w:val="007678FA"/>
    <w:rsid w:val="00767AF4"/>
    <w:rsid w:val="00767D0D"/>
    <w:rsid w:val="00767DD8"/>
    <w:rsid w:val="00767E12"/>
    <w:rsid w:val="00767F97"/>
    <w:rsid w:val="0077009A"/>
    <w:rsid w:val="00770130"/>
    <w:rsid w:val="0077050F"/>
    <w:rsid w:val="00770CEB"/>
    <w:rsid w:val="00771372"/>
    <w:rsid w:val="00771866"/>
    <w:rsid w:val="00771A39"/>
    <w:rsid w:val="00771BF4"/>
    <w:rsid w:val="00772074"/>
    <w:rsid w:val="00772C6A"/>
    <w:rsid w:val="007730A4"/>
    <w:rsid w:val="00773262"/>
    <w:rsid w:val="0077455C"/>
    <w:rsid w:val="00774E4C"/>
    <w:rsid w:val="00774F47"/>
    <w:rsid w:val="0077519A"/>
    <w:rsid w:val="007759F8"/>
    <w:rsid w:val="00775BC0"/>
    <w:rsid w:val="0077652F"/>
    <w:rsid w:val="007767F6"/>
    <w:rsid w:val="00776A5B"/>
    <w:rsid w:val="007772E2"/>
    <w:rsid w:val="00777524"/>
    <w:rsid w:val="00777667"/>
    <w:rsid w:val="00777B1F"/>
    <w:rsid w:val="00780420"/>
    <w:rsid w:val="0078181F"/>
    <w:rsid w:val="00781B6B"/>
    <w:rsid w:val="00781F2D"/>
    <w:rsid w:val="00781FF6"/>
    <w:rsid w:val="0078209A"/>
    <w:rsid w:val="007823CB"/>
    <w:rsid w:val="007829CC"/>
    <w:rsid w:val="007835D0"/>
    <w:rsid w:val="0078482C"/>
    <w:rsid w:val="007848A5"/>
    <w:rsid w:val="00784D81"/>
    <w:rsid w:val="007854A5"/>
    <w:rsid w:val="00785A2C"/>
    <w:rsid w:val="00785BA4"/>
    <w:rsid w:val="007861F9"/>
    <w:rsid w:val="00786D03"/>
    <w:rsid w:val="00787D47"/>
    <w:rsid w:val="0079040D"/>
    <w:rsid w:val="007907C6"/>
    <w:rsid w:val="00790C9A"/>
    <w:rsid w:val="00791857"/>
    <w:rsid w:val="00791C36"/>
    <w:rsid w:val="007920A7"/>
    <w:rsid w:val="007922B2"/>
    <w:rsid w:val="007927C6"/>
    <w:rsid w:val="007929DC"/>
    <w:rsid w:val="00792C6E"/>
    <w:rsid w:val="00793B05"/>
    <w:rsid w:val="00793FA1"/>
    <w:rsid w:val="007946A5"/>
    <w:rsid w:val="007950B4"/>
    <w:rsid w:val="00796301"/>
    <w:rsid w:val="00796404"/>
    <w:rsid w:val="00796959"/>
    <w:rsid w:val="0079716A"/>
    <w:rsid w:val="00797F08"/>
    <w:rsid w:val="00797FCA"/>
    <w:rsid w:val="007A040F"/>
    <w:rsid w:val="007A0577"/>
    <w:rsid w:val="007A06AA"/>
    <w:rsid w:val="007A0B9B"/>
    <w:rsid w:val="007A0CF6"/>
    <w:rsid w:val="007A0CFE"/>
    <w:rsid w:val="007A0F1B"/>
    <w:rsid w:val="007A10C4"/>
    <w:rsid w:val="007A1C3A"/>
    <w:rsid w:val="007A1CAE"/>
    <w:rsid w:val="007A229F"/>
    <w:rsid w:val="007A29F2"/>
    <w:rsid w:val="007A2B0D"/>
    <w:rsid w:val="007A2C8F"/>
    <w:rsid w:val="007A2D7D"/>
    <w:rsid w:val="007A2DB9"/>
    <w:rsid w:val="007A3793"/>
    <w:rsid w:val="007A4336"/>
    <w:rsid w:val="007A57A8"/>
    <w:rsid w:val="007A6263"/>
    <w:rsid w:val="007A6913"/>
    <w:rsid w:val="007A6999"/>
    <w:rsid w:val="007A705C"/>
    <w:rsid w:val="007A77A6"/>
    <w:rsid w:val="007A7C37"/>
    <w:rsid w:val="007B0B5C"/>
    <w:rsid w:val="007B1011"/>
    <w:rsid w:val="007B15C8"/>
    <w:rsid w:val="007B15D7"/>
    <w:rsid w:val="007B16CB"/>
    <w:rsid w:val="007B22F0"/>
    <w:rsid w:val="007B23FE"/>
    <w:rsid w:val="007B2651"/>
    <w:rsid w:val="007B270E"/>
    <w:rsid w:val="007B2FD5"/>
    <w:rsid w:val="007B2FDB"/>
    <w:rsid w:val="007B448B"/>
    <w:rsid w:val="007B581C"/>
    <w:rsid w:val="007B58F2"/>
    <w:rsid w:val="007B5939"/>
    <w:rsid w:val="007B59E6"/>
    <w:rsid w:val="007B5D94"/>
    <w:rsid w:val="007B69FA"/>
    <w:rsid w:val="007B6CF6"/>
    <w:rsid w:val="007B70A5"/>
    <w:rsid w:val="007B719B"/>
    <w:rsid w:val="007B7EE7"/>
    <w:rsid w:val="007C0904"/>
    <w:rsid w:val="007C0AE9"/>
    <w:rsid w:val="007C11C3"/>
    <w:rsid w:val="007C15F3"/>
    <w:rsid w:val="007C1BCF"/>
    <w:rsid w:val="007C1C0E"/>
    <w:rsid w:val="007C1C6B"/>
    <w:rsid w:val="007C22F2"/>
    <w:rsid w:val="007C26CC"/>
    <w:rsid w:val="007C2AEA"/>
    <w:rsid w:val="007C2EEF"/>
    <w:rsid w:val="007C332F"/>
    <w:rsid w:val="007C376C"/>
    <w:rsid w:val="007C37A8"/>
    <w:rsid w:val="007C3B59"/>
    <w:rsid w:val="007C3BA5"/>
    <w:rsid w:val="007C3CA4"/>
    <w:rsid w:val="007C3D74"/>
    <w:rsid w:val="007C4099"/>
    <w:rsid w:val="007C4421"/>
    <w:rsid w:val="007C4998"/>
    <w:rsid w:val="007C4A5D"/>
    <w:rsid w:val="007C56E8"/>
    <w:rsid w:val="007C5AA0"/>
    <w:rsid w:val="007C63D0"/>
    <w:rsid w:val="007C6554"/>
    <w:rsid w:val="007C6579"/>
    <w:rsid w:val="007C6796"/>
    <w:rsid w:val="007C68FB"/>
    <w:rsid w:val="007C69C9"/>
    <w:rsid w:val="007C6FB8"/>
    <w:rsid w:val="007C7270"/>
    <w:rsid w:val="007D0B92"/>
    <w:rsid w:val="007D0BC1"/>
    <w:rsid w:val="007D109F"/>
    <w:rsid w:val="007D10E3"/>
    <w:rsid w:val="007D115E"/>
    <w:rsid w:val="007D1A13"/>
    <w:rsid w:val="007D1F41"/>
    <w:rsid w:val="007D2742"/>
    <w:rsid w:val="007D3412"/>
    <w:rsid w:val="007D3490"/>
    <w:rsid w:val="007D3DC9"/>
    <w:rsid w:val="007D3EC8"/>
    <w:rsid w:val="007D406E"/>
    <w:rsid w:val="007D4355"/>
    <w:rsid w:val="007D44A4"/>
    <w:rsid w:val="007D4AD7"/>
    <w:rsid w:val="007D5601"/>
    <w:rsid w:val="007D5AD8"/>
    <w:rsid w:val="007D5B79"/>
    <w:rsid w:val="007D5E3B"/>
    <w:rsid w:val="007D6CC9"/>
    <w:rsid w:val="007D7302"/>
    <w:rsid w:val="007D7C2A"/>
    <w:rsid w:val="007D7DDC"/>
    <w:rsid w:val="007D7F39"/>
    <w:rsid w:val="007E0154"/>
    <w:rsid w:val="007E0178"/>
    <w:rsid w:val="007E0298"/>
    <w:rsid w:val="007E0318"/>
    <w:rsid w:val="007E0F5E"/>
    <w:rsid w:val="007E16C4"/>
    <w:rsid w:val="007E19FB"/>
    <w:rsid w:val="007E21DC"/>
    <w:rsid w:val="007E2210"/>
    <w:rsid w:val="007E2225"/>
    <w:rsid w:val="007E2339"/>
    <w:rsid w:val="007E248C"/>
    <w:rsid w:val="007E2AFB"/>
    <w:rsid w:val="007E2DF9"/>
    <w:rsid w:val="007E3894"/>
    <w:rsid w:val="007E4A26"/>
    <w:rsid w:val="007E4A53"/>
    <w:rsid w:val="007E4B8D"/>
    <w:rsid w:val="007E4F31"/>
    <w:rsid w:val="007E5764"/>
    <w:rsid w:val="007E5B68"/>
    <w:rsid w:val="007E6742"/>
    <w:rsid w:val="007E6B24"/>
    <w:rsid w:val="007E6BCB"/>
    <w:rsid w:val="007E71AE"/>
    <w:rsid w:val="007E71FA"/>
    <w:rsid w:val="007E7850"/>
    <w:rsid w:val="007E7863"/>
    <w:rsid w:val="007E7B39"/>
    <w:rsid w:val="007F15AE"/>
    <w:rsid w:val="007F1C8D"/>
    <w:rsid w:val="007F22DD"/>
    <w:rsid w:val="007F24CB"/>
    <w:rsid w:val="007F3171"/>
    <w:rsid w:val="007F3816"/>
    <w:rsid w:val="007F38CB"/>
    <w:rsid w:val="007F3B2E"/>
    <w:rsid w:val="007F4319"/>
    <w:rsid w:val="007F439B"/>
    <w:rsid w:val="007F45C0"/>
    <w:rsid w:val="007F4959"/>
    <w:rsid w:val="007F4DA0"/>
    <w:rsid w:val="007F4E3F"/>
    <w:rsid w:val="007F4F66"/>
    <w:rsid w:val="007F5C9E"/>
    <w:rsid w:val="007F6726"/>
    <w:rsid w:val="007F689F"/>
    <w:rsid w:val="007F7082"/>
    <w:rsid w:val="007F71DB"/>
    <w:rsid w:val="007F74AB"/>
    <w:rsid w:val="007F7713"/>
    <w:rsid w:val="007F7746"/>
    <w:rsid w:val="007F7B65"/>
    <w:rsid w:val="0080030F"/>
    <w:rsid w:val="00800C87"/>
    <w:rsid w:val="008012A2"/>
    <w:rsid w:val="008018F0"/>
    <w:rsid w:val="00801C48"/>
    <w:rsid w:val="00801EC1"/>
    <w:rsid w:val="008021E5"/>
    <w:rsid w:val="008024A8"/>
    <w:rsid w:val="00802886"/>
    <w:rsid w:val="00803037"/>
    <w:rsid w:val="008032B9"/>
    <w:rsid w:val="0080333B"/>
    <w:rsid w:val="00803569"/>
    <w:rsid w:val="0080409A"/>
    <w:rsid w:val="008041DF"/>
    <w:rsid w:val="008041EA"/>
    <w:rsid w:val="00804962"/>
    <w:rsid w:val="00804BAF"/>
    <w:rsid w:val="00804F8E"/>
    <w:rsid w:val="00804F98"/>
    <w:rsid w:val="008053E1"/>
    <w:rsid w:val="008054E1"/>
    <w:rsid w:val="008056BD"/>
    <w:rsid w:val="008068E6"/>
    <w:rsid w:val="00806E08"/>
    <w:rsid w:val="00807958"/>
    <w:rsid w:val="00807F94"/>
    <w:rsid w:val="0081018A"/>
    <w:rsid w:val="008101FD"/>
    <w:rsid w:val="00810387"/>
    <w:rsid w:val="0081042D"/>
    <w:rsid w:val="00810857"/>
    <w:rsid w:val="00810B25"/>
    <w:rsid w:val="00810B93"/>
    <w:rsid w:val="0081105B"/>
    <w:rsid w:val="008117DB"/>
    <w:rsid w:val="008117E3"/>
    <w:rsid w:val="0081184D"/>
    <w:rsid w:val="008120E0"/>
    <w:rsid w:val="0081237F"/>
    <w:rsid w:val="00813003"/>
    <w:rsid w:val="00813A5F"/>
    <w:rsid w:val="008140A7"/>
    <w:rsid w:val="0081415B"/>
    <w:rsid w:val="00814310"/>
    <w:rsid w:val="00814343"/>
    <w:rsid w:val="00814AC7"/>
    <w:rsid w:val="008150EA"/>
    <w:rsid w:val="00815225"/>
    <w:rsid w:val="008152AA"/>
    <w:rsid w:val="00815995"/>
    <w:rsid w:val="00815ED2"/>
    <w:rsid w:val="00816229"/>
    <w:rsid w:val="008168FC"/>
    <w:rsid w:val="00817217"/>
    <w:rsid w:val="008172E7"/>
    <w:rsid w:val="008174B8"/>
    <w:rsid w:val="00817758"/>
    <w:rsid w:val="00820015"/>
    <w:rsid w:val="00820178"/>
    <w:rsid w:val="00820B2F"/>
    <w:rsid w:val="00820DCD"/>
    <w:rsid w:val="00821005"/>
    <w:rsid w:val="0082199F"/>
    <w:rsid w:val="00821D04"/>
    <w:rsid w:val="0082316C"/>
    <w:rsid w:val="008235E7"/>
    <w:rsid w:val="00824760"/>
    <w:rsid w:val="0082509B"/>
    <w:rsid w:val="0082531A"/>
    <w:rsid w:val="008253A9"/>
    <w:rsid w:val="00825A96"/>
    <w:rsid w:val="00826103"/>
    <w:rsid w:val="00826285"/>
    <w:rsid w:val="0082634E"/>
    <w:rsid w:val="008265D7"/>
    <w:rsid w:val="00826662"/>
    <w:rsid w:val="00826EEE"/>
    <w:rsid w:val="0082717B"/>
    <w:rsid w:val="00827B92"/>
    <w:rsid w:val="00831341"/>
    <w:rsid w:val="00831618"/>
    <w:rsid w:val="00831D9B"/>
    <w:rsid w:val="00831DE0"/>
    <w:rsid w:val="008326FA"/>
    <w:rsid w:val="00832893"/>
    <w:rsid w:val="00832AFB"/>
    <w:rsid w:val="00832B86"/>
    <w:rsid w:val="00832C09"/>
    <w:rsid w:val="00832DFB"/>
    <w:rsid w:val="00832EA2"/>
    <w:rsid w:val="00833B00"/>
    <w:rsid w:val="00833F44"/>
    <w:rsid w:val="008352B8"/>
    <w:rsid w:val="008354AD"/>
    <w:rsid w:val="00835B6D"/>
    <w:rsid w:val="00835FFF"/>
    <w:rsid w:val="00837744"/>
    <w:rsid w:val="00837CD4"/>
    <w:rsid w:val="0084006D"/>
    <w:rsid w:val="0084010A"/>
    <w:rsid w:val="00840327"/>
    <w:rsid w:val="0084075C"/>
    <w:rsid w:val="00841B41"/>
    <w:rsid w:val="008420C9"/>
    <w:rsid w:val="008420CB"/>
    <w:rsid w:val="008429C1"/>
    <w:rsid w:val="00843E92"/>
    <w:rsid w:val="008454F5"/>
    <w:rsid w:val="00845A8A"/>
    <w:rsid w:val="00846247"/>
    <w:rsid w:val="00846330"/>
    <w:rsid w:val="00846A35"/>
    <w:rsid w:val="00846D56"/>
    <w:rsid w:val="00847175"/>
    <w:rsid w:val="00847210"/>
    <w:rsid w:val="008500D1"/>
    <w:rsid w:val="0085011D"/>
    <w:rsid w:val="00850315"/>
    <w:rsid w:val="008507A6"/>
    <w:rsid w:val="00850B57"/>
    <w:rsid w:val="00851024"/>
    <w:rsid w:val="008511B2"/>
    <w:rsid w:val="008513D4"/>
    <w:rsid w:val="0085176D"/>
    <w:rsid w:val="008519BC"/>
    <w:rsid w:val="00851B39"/>
    <w:rsid w:val="0085210A"/>
    <w:rsid w:val="008521CD"/>
    <w:rsid w:val="008526BA"/>
    <w:rsid w:val="00852C5A"/>
    <w:rsid w:val="00852D4A"/>
    <w:rsid w:val="008532C7"/>
    <w:rsid w:val="008538FE"/>
    <w:rsid w:val="00853A02"/>
    <w:rsid w:val="00853D9A"/>
    <w:rsid w:val="00853F7C"/>
    <w:rsid w:val="008541C4"/>
    <w:rsid w:val="00854B76"/>
    <w:rsid w:val="00854D16"/>
    <w:rsid w:val="00854DAC"/>
    <w:rsid w:val="008561B8"/>
    <w:rsid w:val="008568AD"/>
    <w:rsid w:val="008572A4"/>
    <w:rsid w:val="00857496"/>
    <w:rsid w:val="00857742"/>
    <w:rsid w:val="00857E5E"/>
    <w:rsid w:val="00860278"/>
    <w:rsid w:val="00860765"/>
    <w:rsid w:val="00860A61"/>
    <w:rsid w:val="00860B7E"/>
    <w:rsid w:val="00860CEC"/>
    <w:rsid w:val="00860E39"/>
    <w:rsid w:val="00861C50"/>
    <w:rsid w:val="008628E8"/>
    <w:rsid w:val="00862999"/>
    <w:rsid w:val="00862D29"/>
    <w:rsid w:val="00863C2C"/>
    <w:rsid w:val="00863DB4"/>
    <w:rsid w:val="00863DC1"/>
    <w:rsid w:val="0086449B"/>
    <w:rsid w:val="00864A6D"/>
    <w:rsid w:val="00864CAA"/>
    <w:rsid w:val="00865FDC"/>
    <w:rsid w:val="0086689A"/>
    <w:rsid w:val="008668ED"/>
    <w:rsid w:val="00867005"/>
    <w:rsid w:val="008670C0"/>
    <w:rsid w:val="008671FF"/>
    <w:rsid w:val="008676CD"/>
    <w:rsid w:val="00867DB6"/>
    <w:rsid w:val="00867E25"/>
    <w:rsid w:val="00870505"/>
    <w:rsid w:val="008708FF"/>
    <w:rsid w:val="00870ABF"/>
    <w:rsid w:val="00871091"/>
    <w:rsid w:val="00871562"/>
    <w:rsid w:val="008720A7"/>
    <w:rsid w:val="008735B9"/>
    <w:rsid w:val="00873843"/>
    <w:rsid w:val="00873924"/>
    <w:rsid w:val="00874D60"/>
    <w:rsid w:val="00874E6D"/>
    <w:rsid w:val="00875F7D"/>
    <w:rsid w:val="008760E5"/>
    <w:rsid w:val="00876EF5"/>
    <w:rsid w:val="00877194"/>
    <w:rsid w:val="0087720C"/>
    <w:rsid w:val="008772F1"/>
    <w:rsid w:val="00877306"/>
    <w:rsid w:val="0087748C"/>
    <w:rsid w:val="0087773F"/>
    <w:rsid w:val="008778F4"/>
    <w:rsid w:val="00877E3B"/>
    <w:rsid w:val="00880317"/>
    <w:rsid w:val="0088121F"/>
    <w:rsid w:val="008813DA"/>
    <w:rsid w:val="00881992"/>
    <w:rsid w:val="008829DE"/>
    <w:rsid w:val="0088303F"/>
    <w:rsid w:val="008833C6"/>
    <w:rsid w:val="00883530"/>
    <w:rsid w:val="00883B22"/>
    <w:rsid w:val="00884BBD"/>
    <w:rsid w:val="00884F58"/>
    <w:rsid w:val="0088504B"/>
    <w:rsid w:val="0088551D"/>
    <w:rsid w:val="008856A3"/>
    <w:rsid w:val="0088577B"/>
    <w:rsid w:val="00885B27"/>
    <w:rsid w:val="00885C70"/>
    <w:rsid w:val="00885C86"/>
    <w:rsid w:val="00885CA6"/>
    <w:rsid w:val="00885EBD"/>
    <w:rsid w:val="00886559"/>
    <w:rsid w:val="00886863"/>
    <w:rsid w:val="00886B10"/>
    <w:rsid w:val="00886ED7"/>
    <w:rsid w:val="00886EFF"/>
    <w:rsid w:val="00887222"/>
    <w:rsid w:val="008878F5"/>
    <w:rsid w:val="0088798B"/>
    <w:rsid w:val="00887C69"/>
    <w:rsid w:val="00890559"/>
    <w:rsid w:val="008905B7"/>
    <w:rsid w:val="0089061B"/>
    <w:rsid w:val="00890A5A"/>
    <w:rsid w:val="008916A4"/>
    <w:rsid w:val="00891749"/>
    <w:rsid w:val="008921F9"/>
    <w:rsid w:val="00892C00"/>
    <w:rsid w:val="00892D8D"/>
    <w:rsid w:val="00893CB9"/>
    <w:rsid w:val="00893D80"/>
    <w:rsid w:val="008940D3"/>
    <w:rsid w:val="008942D2"/>
    <w:rsid w:val="008949A5"/>
    <w:rsid w:val="00895EA2"/>
    <w:rsid w:val="00895FA9"/>
    <w:rsid w:val="0089671E"/>
    <w:rsid w:val="00897B7A"/>
    <w:rsid w:val="00897EE9"/>
    <w:rsid w:val="008A069F"/>
    <w:rsid w:val="008A09F3"/>
    <w:rsid w:val="008A0A77"/>
    <w:rsid w:val="008A0B44"/>
    <w:rsid w:val="008A0B7A"/>
    <w:rsid w:val="008A0F35"/>
    <w:rsid w:val="008A1003"/>
    <w:rsid w:val="008A1D6D"/>
    <w:rsid w:val="008A1EE9"/>
    <w:rsid w:val="008A2065"/>
    <w:rsid w:val="008A238B"/>
    <w:rsid w:val="008A2B0D"/>
    <w:rsid w:val="008A30D8"/>
    <w:rsid w:val="008A321C"/>
    <w:rsid w:val="008A350F"/>
    <w:rsid w:val="008A363E"/>
    <w:rsid w:val="008A384E"/>
    <w:rsid w:val="008A45DA"/>
    <w:rsid w:val="008A4956"/>
    <w:rsid w:val="008A4FFE"/>
    <w:rsid w:val="008A50ED"/>
    <w:rsid w:val="008A5C06"/>
    <w:rsid w:val="008A6369"/>
    <w:rsid w:val="008A6AC9"/>
    <w:rsid w:val="008A6DAB"/>
    <w:rsid w:val="008A6E3F"/>
    <w:rsid w:val="008A6EA0"/>
    <w:rsid w:val="008A732B"/>
    <w:rsid w:val="008A7EF2"/>
    <w:rsid w:val="008A7F55"/>
    <w:rsid w:val="008A7FBD"/>
    <w:rsid w:val="008B0287"/>
    <w:rsid w:val="008B0775"/>
    <w:rsid w:val="008B0D2C"/>
    <w:rsid w:val="008B0E07"/>
    <w:rsid w:val="008B0EDB"/>
    <w:rsid w:val="008B1252"/>
    <w:rsid w:val="008B136C"/>
    <w:rsid w:val="008B1DD3"/>
    <w:rsid w:val="008B20AC"/>
    <w:rsid w:val="008B22CC"/>
    <w:rsid w:val="008B23CB"/>
    <w:rsid w:val="008B26E7"/>
    <w:rsid w:val="008B2923"/>
    <w:rsid w:val="008B2BCB"/>
    <w:rsid w:val="008B2EB1"/>
    <w:rsid w:val="008B3275"/>
    <w:rsid w:val="008B3ABC"/>
    <w:rsid w:val="008B3DF6"/>
    <w:rsid w:val="008B42EC"/>
    <w:rsid w:val="008B43D1"/>
    <w:rsid w:val="008B53E7"/>
    <w:rsid w:val="008B552B"/>
    <w:rsid w:val="008B5FCC"/>
    <w:rsid w:val="008B6D74"/>
    <w:rsid w:val="008B76F0"/>
    <w:rsid w:val="008B7902"/>
    <w:rsid w:val="008B79A9"/>
    <w:rsid w:val="008B7CBC"/>
    <w:rsid w:val="008C002F"/>
    <w:rsid w:val="008C023B"/>
    <w:rsid w:val="008C0333"/>
    <w:rsid w:val="008C03BD"/>
    <w:rsid w:val="008C04E6"/>
    <w:rsid w:val="008C06A1"/>
    <w:rsid w:val="008C138C"/>
    <w:rsid w:val="008C190C"/>
    <w:rsid w:val="008C1AE9"/>
    <w:rsid w:val="008C1E80"/>
    <w:rsid w:val="008C1F34"/>
    <w:rsid w:val="008C2B61"/>
    <w:rsid w:val="008C2C76"/>
    <w:rsid w:val="008C3306"/>
    <w:rsid w:val="008C3440"/>
    <w:rsid w:val="008C3BA4"/>
    <w:rsid w:val="008C3FEA"/>
    <w:rsid w:val="008C4581"/>
    <w:rsid w:val="008C4808"/>
    <w:rsid w:val="008C4B9D"/>
    <w:rsid w:val="008C4F42"/>
    <w:rsid w:val="008C52FE"/>
    <w:rsid w:val="008C5B7E"/>
    <w:rsid w:val="008C5DAF"/>
    <w:rsid w:val="008C5F04"/>
    <w:rsid w:val="008C5FD9"/>
    <w:rsid w:val="008C6A6C"/>
    <w:rsid w:val="008C7556"/>
    <w:rsid w:val="008C7BB9"/>
    <w:rsid w:val="008D01DA"/>
    <w:rsid w:val="008D038A"/>
    <w:rsid w:val="008D044B"/>
    <w:rsid w:val="008D0558"/>
    <w:rsid w:val="008D0B13"/>
    <w:rsid w:val="008D0F5D"/>
    <w:rsid w:val="008D0FEC"/>
    <w:rsid w:val="008D15FC"/>
    <w:rsid w:val="008D16EC"/>
    <w:rsid w:val="008D1B88"/>
    <w:rsid w:val="008D1ED3"/>
    <w:rsid w:val="008D29F3"/>
    <w:rsid w:val="008D2C96"/>
    <w:rsid w:val="008D2CB7"/>
    <w:rsid w:val="008D3985"/>
    <w:rsid w:val="008D3E80"/>
    <w:rsid w:val="008D4364"/>
    <w:rsid w:val="008D4399"/>
    <w:rsid w:val="008D4AC7"/>
    <w:rsid w:val="008D4BD2"/>
    <w:rsid w:val="008D4E03"/>
    <w:rsid w:val="008D4E5F"/>
    <w:rsid w:val="008D54CD"/>
    <w:rsid w:val="008D66EA"/>
    <w:rsid w:val="008D6753"/>
    <w:rsid w:val="008D6ABB"/>
    <w:rsid w:val="008D7733"/>
    <w:rsid w:val="008D7870"/>
    <w:rsid w:val="008D7F24"/>
    <w:rsid w:val="008E02C8"/>
    <w:rsid w:val="008E0B52"/>
    <w:rsid w:val="008E10A1"/>
    <w:rsid w:val="008E15B1"/>
    <w:rsid w:val="008E1B72"/>
    <w:rsid w:val="008E1B7B"/>
    <w:rsid w:val="008E1E38"/>
    <w:rsid w:val="008E1FDB"/>
    <w:rsid w:val="008E27B3"/>
    <w:rsid w:val="008E27C6"/>
    <w:rsid w:val="008E2AFE"/>
    <w:rsid w:val="008E2E5D"/>
    <w:rsid w:val="008E349B"/>
    <w:rsid w:val="008E368F"/>
    <w:rsid w:val="008E41C5"/>
    <w:rsid w:val="008E44E3"/>
    <w:rsid w:val="008E4C2D"/>
    <w:rsid w:val="008E4F97"/>
    <w:rsid w:val="008E52B2"/>
    <w:rsid w:val="008E683A"/>
    <w:rsid w:val="008E6974"/>
    <w:rsid w:val="008E6C7B"/>
    <w:rsid w:val="008E6F21"/>
    <w:rsid w:val="008E6F22"/>
    <w:rsid w:val="008E706C"/>
    <w:rsid w:val="008E75A5"/>
    <w:rsid w:val="008E75D0"/>
    <w:rsid w:val="008E7795"/>
    <w:rsid w:val="008F062C"/>
    <w:rsid w:val="008F0983"/>
    <w:rsid w:val="008F0F60"/>
    <w:rsid w:val="008F1BF0"/>
    <w:rsid w:val="008F25AA"/>
    <w:rsid w:val="008F2A56"/>
    <w:rsid w:val="008F2B65"/>
    <w:rsid w:val="008F2BDE"/>
    <w:rsid w:val="008F2CCD"/>
    <w:rsid w:val="008F33F7"/>
    <w:rsid w:val="008F34F3"/>
    <w:rsid w:val="008F38B4"/>
    <w:rsid w:val="008F4012"/>
    <w:rsid w:val="008F41E3"/>
    <w:rsid w:val="008F4346"/>
    <w:rsid w:val="008F4BA5"/>
    <w:rsid w:val="008F5662"/>
    <w:rsid w:val="008F5741"/>
    <w:rsid w:val="008F59BB"/>
    <w:rsid w:val="008F5D56"/>
    <w:rsid w:val="008F6912"/>
    <w:rsid w:val="008F7156"/>
    <w:rsid w:val="008F76BA"/>
    <w:rsid w:val="008F770D"/>
    <w:rsid w:val="008F773A"/>
    <w:rsid w:val="008F7882"/>
    <w:rsid w:val="008F7DFD"/>
    <w:rsid w:val="008F7F27"/>
    <w:rsid w:val="009000E3"/>
    <w:rsid w:val="00900794"/>
    <w:rsid w:val="009013DD"/>
    <w:rsid w:val="0090147E"/>
    <w:rsid w:val="00901B92"/>
    <w:rsid w:val="0090246D"/>
    <w:rsid w:val="00903017"/>
    <w:rsid w:val="00903392"/>
    <w:rsid w:val="009033E5"/>
    <w:rsid w:val="00903AB6"/>
    <w:rsid w:val="00903E41"/>
    <w:rsid w:val="00904480"/>
    <w:rsid w:val="009047A6"/>
    <w:rsid w:val="00904A1B"/>
    <w:rsid w:val="00904CCA"/>
    <w:rsid w:val="00904E27"/>
    <w:rsid w:val="00904F75"/>
    <w:rsid w:val="00905162"/>
    <w:rsid w:val="00905479"/>
    <w:rsid w:val="00906064"/>
    <w:rsid w:val="009062A6"/>
    <w:rsid w:val="009063BF"/>
    <w:rsid w:val="00906464"/>
    <w:rsid w:val="009065C1"/>
    <w:rsid w:val="009066CC"/>
    <w:rsid w:val="009067C7"/>
    <w:rsid w:val="009069C2"/>
    <w:rsid w:val="00906AAC"/>
    <w:rsid w:val="00906B2F"/>
    <w:rsid w:val="00906E78"/>
    <w:rsid w:val="00907D18"/>
    <w:rsid w:val="00910001"/>
    <w:rsid w:val="00911284"/>
    <w:rsid w:val="00911BE5"/>
    <w:rsid w:val="00911E3C"/>
    <w:rsid w:val="00912685"/>
    <w:rsid w:val="009129EE"/>
    <w:rsid w:val="00912B36"/>
    <w:rsid w:val="00912D7B"/>
    <w:rsid w:val="00913515"/>
    <w:rsid w:val="00914051"/>
    <w:rsid w:val="0091495E"/>
    <w:rsid w:val="00914973"/>
    <w:rsid w:val="009157C2"/>
    <w:rsid w:val="0091592E"/>
    <w:rsid w:val="00915CC8"/>
    <w:rsid w:val="00915DD2"/>
    <w:rsid w:val="00916226"/>
    <w:rsid w:val="00916716"/>
    <w:rsid w:val="00916A8B"/>
    <w:rsid w:val="00916E99"/>
    <w:rsid w:val="00916EEB"/>
    <w:rsid w:val="009172D9"/>
    <w:rsid w:val="00917314"/>
    <w:rsid w:val="00917AF9"/>
    <w:rsid w:val="00917F0E"/>
    <w:rsid w:val="0092023D"/>
    <w:rsid w:val="00920293"/>
    <w:rsid w:val="009209D4"/>
    <w:rsid w:val="00920A1A"/>
    <w:rsid w:val="00921388"/>
    <w:rsid w:val="00921602"/>
    <w:rsid w:val="009219B2"/>
    <w:rsid w:val="00921AFF"/>
    <w:rsid w:val="00921D8E"/>
    <w:rsid w:val="00922235"/>
    <w:rsid w:val="009223FC"/>
    <w:rsid w:val="0092285B"/>
    <w:rsid w:val="00922CA5"/>
    <w:rsid w:val="0092343A"/>
    <w:rsid w:val="00923794"/>
    <w:rsid w:val="00923A14"/>
    <w:rsid w:val="00923A1E"/>
    <w:rsid w:val="00923A24"/>
    <w:rsid w:val="00923AD5"/>
    <w:rsid w:val="00923FB6"/>
    <w:rsid w:val="0092479C"/>
    <w:rsid w:val="00924B69"/>
    <w:rsid w:val="00925B4A"/>
    <w:rsid w:val="009264A3"/>
    <w:rsid w:val="0092678A"/>
    <w:rsid w:val="009267C5"/>
    <w:rsid w:val="00926938"/>
    <w:rsid w:val="00926B48"/>
    <w:rsid w:val="00927199"/>
    <w:rsid w:val="00927394"/>
    <w:rsid w:val="009273F6"/>
    <w:rsid w:val="009275BC"/>
    <w:rsid w:val="00927BF4"/>
    <w:rsid w:val="0093001C"/>
    <w:rsid w:val="009328DB"/>
    <w:rsid w:val="00933266"/>
    <w:rsid w:val="009334A2"/>
    <w:rsid w:val="00933872"/>
    <w:rsid w:val="009338BB"/>
    <w:rsid w:val="00933993"/>
    <w:rsid w:val="009348D7"/>
    <w:rsid w:val="009349C8"/>
    <w:rsid w:val="00935544"/>
    <w:rsid w:val="00935AD2"/>
    <w:rsid w:val="00935D27"/>
    <w:rsid w:val="00936733"/>
    <w:rsid w:val="009367BD"/>
    <w:rsid w:val="0093752F"/>
    <w:rsid w:val="00937742"/>
    <w:rsid w:val="00937A4E"/>
    <w:rsid w:val="00940249"/>
    <w:rsid w:val="00941946"/>
    <w:rsid w:val="00941A28"/>
    <w:rsid w:val="00942144"/>
    <w:rsid w:val="009421CC"/>
    <w:rsid w:val="00942202"/>
    <w:rsid w:val="009425D7"/>
    <w:rsid w:val="00942986"/>
    <w:rsid w:val="00942BBE"/>
    <w:rsid w:val="00943BE4"/>
    <w:rsid w:val="00943EDF"/>
    <w:rsid w:val="00944152"/>
    <w:rsid w:val="00944354"/>
    <w:rsid w:val="00944776"/>
    <w:rsid w:val="00944BBC"/>
    <w:rsid w:val="00944D14"/>
    <w:rsid w:val="00944F1A"/>
    <w:rsid w:val="00944F33"/>
    <w:rsid w:val="009462E7"/>
    <w:rsid w:val="0094680A"/>
    <w:rsid w:val="00947257"/>
    <w:rsid w:val="009475B7"/>
    <w:rsid w:val="009504F2"/>
    <w:rsid w:val="0095063B"/>
    <w:rsid w:val="00950939"/>
    <w:rsid w:val="00950B38"/>
    <w:rsid w:val="00951707"/>
    <w:rsid w:val="00951711"/>
    <w:rsid w:val="00951AF1"/>
    <w:rsid w:val="00951B89"/>
    <w:rsid w:val="009526B4"/>
    <w:rsid w:val="0095283C"/>
    <w:rsid w:val="009528D7"/>
    <w:rsid w:val="009532CF"/>
    <w:rsid w:val="009532F1"/>
    <w:rsid w:val="00953301"/>
    <w:rsid w:val="009536BE"/>
    <w:rsid w:val="009537BE"/>
    <w:rsid w:val="009544E3"/>
    <w:rsid w:val="00954861"/>
    <w:rsid w:val="00954950"/>
    <w:rsid w:val="009553B4"/>
    <w:rsid w:val="00955B1C"/>
    <w:rsid w:val="00955CC9"/>
    <w:rsid w:val="00955CE1"/>
    <w:rsid w:val="00956034"/>
    <w:rsid w:val="00956198"/>
    <w:rsid w:val="00956629"/>
    <w:rsid w:val="009567B8"/>
    <w:rsid w:val="00956C83"/>
    <w:rsid w:val="00957AE2"/>
    <w:rsid w:val="00957FB3"/>
    <w:rsid w:val="00960F5B"/>
    <w:rsid w:val="009611DC"/>
    <w:rsid w:val="0096134C"/>
    <w:rsid w:val="00961BF6"/>
    <w:rsid w:val="00961CDE"/>
    <w:rsid w:val="00962D20"/>
    <w:rsid w:val="0096300F"/>
    <w:rsid w:val="00963200"/>
    <w:rsid w:val="00963595"/>
    <w:rsid w:val="009636E6"/>
    <w:rsid w:val="009637F9"/>
    <w:rsid w:val="00963D8A"/>
    <w:rsid w:val="00964127"/>
    <w:rsid w:val="00964884"/>
    <w:rsid w:val="00964C94"/>
    <w:rsid w:val="009650A3"/>
    <w:rsid w:val="00965438"/>
    <w:rsid w:val="00965DA6"/>
    <w:rsid w:val="00965ED5"/>
    <w:rsid w:val="00967033"/>
    <w:rsid w:val="00967518"/>
    <w:rsid w:val="00967890"/>
    <w:rsid w:val="0097011D"/>
    <w:rsid w:val="00970136"/>
    <w:rsid w:val="009708A4"/>
    <w:rsid w:val="00970C54"/>
    <w:rsid w:val="00970CBD"/>
    <w:rsid w:val="00971011"/>
    <w:rsid w:val="009713C4"/>
    <w:rsid w:val="00971866"/>
    <w:rsid w:val="00971A22"/>
    <w:rsid w:val="00971ACC"/>
    <w:rsid w:val="00972243"/>
    <w:rsid w:val="009722DB"/>
    <w:rsid w:val="009726D3"/>
    <w:rsid w:val="0097289C"/>
    <w:rsid w:val="00972A8C"/>
    <w:rsid w:val="00972E26"/>
    <w:rsid w:val="00972E3F"/>
    <w:rsid w:val="00972EE4"/>
    <w:rsid w:val="0097315C"/>
    <w:rsid w:val="00973810"/>
    <w:rsid w:val="00973B32"/>
    <w:rsid w:val="00973D92"/>
    <w:rsid w:val="00973FE7"/>
    <w:rsid w:val="0097426F"/>
    <w:rsid w:val="00974653"/>
    <w:rsid w:val="00975845"/>
    <w:rsid w:val="00975867"/>
    <w:rsid w:val="009761E2"/>
    <w:rsid w:val="00976812"/>
    <w:rsid w:val="009770B4"/>
    <w:rsid w:val="00977586"/>
    <w:rsid w:val="009775AC"/>
    <w:rsid w:val="00977A0C"/>
    <w:rsid w:val="00977A25"/>
    <w:rsid w:val="00977DF2"/>
    <w:rsid w:val="009805A2"/>
    <w:rsid w:val="00980698"/>
    <w:rsid w:val="009808ED"/>
    <w:rsid w:val="00980A16"/>
    <w:rsid w:val="00981EB3"/>
    <w:rsid w:val="009820BE"/>
    <w:rsid w:val="009822C0"/>
    <w:rsid w:val="00982B52"/>
    <w:rsid w:val="00982F39"/>
    <w:rsid w:val="009832EA"/>
    <w:rsid w:val="00983334"/>
    <w:rsid w:val="00983ADC"/>
    <w:rsid w:val="00983D21"/>
    <w:rsid w:val="009841BD"/>
    <w:rsid w:val="00984306"/>
    <w:rsid w:val="009846DF"/>
    <w:rsid w:val="00984D83"/>
    <w:rsid w:val="009854BD"/>
    <w:rsid w:val="0098585C"/>
    <w:rsid w:val="00985A3E"/>
    <w:rsid w:val="009876BE"/>
    <w:rsid w:val="00987C9C"/>
    <w:rsid w:val="00990A34"/>
    <w:rsid w:val="00991229"/>
    <w:rsid w:val="009914EC"/>
    <w:rsid w:val="00991BCC"/>
    <w:rsid w:val="00991D7C"/>
    <w:rsid w:val="0099225A"/>
    <w:rsid w:val="00992533"/>
    <w:rsid w:val="00992657"/>
    <w:rsid w:val="00992CF7"/>
    <w:rsid w:val="00993550"/>
    <w:rsid w:val="009938A6"/>
    <w:rsid w:val="00994054"/>
    <w:rsid w:val="009942ED"/>
    <w:rsid w:val="00994309"/>
    <w:rsid w:val="00995040"/>
    <w:rsid w:val="009954E2"/>
    <w:rsid w:val="00995A28"/>
    <w:rsid w:val="00997363"/>
    <w:rsid w:val="00997516"/>
    <w:rsid w:val="00997A21"/>
    <w:rsid w:val="00997D14"/>
    <w:rsid w:val="009A03FA"/>
    <w:rsid w:val="009A07E9"/>
    <w:rsid w:val="009A10AA"/>
    <w:rsid w:val="009A1578"/>
    <w:rsid w:val="009A19DE"/>
    <w:rsid w:val="009A1A62"/>
    <w:rsid w:val="009A1BB3"/>
    <w:rsid w:val="009A1BFC"/>
    <w:rsid w:val="009A2030"/>
    <w:rsid w:val="009A2210"/>
    <w:rsid w:val="009A2C94"/>
    <w:rsid w:val="009A2CFC"/>
    <w:rsid w:val="009A3103"/>
    <w:rsid w:val="009A3198"/>
    <w:rsid w:val="009A3680"/>
    <w:rsid w:val="009A3846"/>
    <w:rsid w:val="009A3B83"/>
    <w:rsid w:val="009A3E8A"/>
    <w:rsid w:val="009A41EB"/>
    <w:rsid w:val="009A4D87"/>
    <w:rsid w:val="009A513A"/>
    <w:rsid w:val="009A63C9"/>
    <w:rsid w:val="009A667B"/>
    <w:rsid w:val="009A7026"/>
    <w:rsid w:val="009A73D1"/>
    <w:rsid w:val="009A7DC2"/>
    <w:rsid w:val="009A7F2E"/>
    <w:rsid w:val="009B0429"/>
    <w:rsid w:val="009B04D7"/>
    <w:rsid w:val="009B0953"/>
    <w:rsid w:val="009B09AD"/>
    <w:rsid w:val="009B1EFC"/>
    <w:rsid w:val="009B2064"/>
    <w:rsid w:val="009B29E0"/>
    <w:rsid w:val="009B2C20"/>
    <w:rsid w:val="009B3082"/>
    <w:rsid w:val="009B3E3E"/>
    <w:rsid w:val="009B425C"/>
    <w:rsid w:val="009B4447"/>
    <w:rsid w:val="009B48D1"/>
    <w:rsid w:val="009B519F"/>
    <w:rsid w:val="009B5854"/>
    <w:rsid w:val="009B6762"/>
    <w:rsid w:val="009B6CAE"/>
    <w:rsid w:val="009B75FF"/>
    <w:rsid w:val="009B777A"/>
    <w:rsid w:val="009B7BC8"/>
    <w:rsid w:val="009C07DE"/>
    <w:rsid w:val="009C0A9A"/>
    <w:rsid w:val="009C15D8"/>
    <w:rsid w:val="009C1FFF"/>
    <w:rsid w:val="009C224F"/>
    <w:rsid w:val="009C2772"/>
    <w:rsid w:val="009C2775"/>
    <w:rsid w:val="009C2BE7"/>
    <w:rsid w:val="009C2CCE"/>
    <w:rsid w:val="009C2F28"/>
    <w:rsid w:val="009C2F4C"/>
    <w:rsid w:val="009C3168"/>
    <w:rsid w:val="009C320B"/>
    <w:rsid w:val="009C42AA"/>
    <w:rsid w:val="009C4412"/>
    <w:rsid w:val="009C4EB4"/>
    <w:rsid w:val="009C5338"/>
    <w:rsid w:val="009C57FF"/>
    <w:rsid w:val="009C68B2"/>
    <w:rsid w:val="009C6999"/>
    <w:rsid w:val="009C6D53"/>
    <w:rsid w:val="009C7200"/>
    <w:rsid w:val="009C749F"/>
    <w:rsid w:val="009C75FC"/>
    <w:rsid w:val="009C7666"/>
    <w:rsid w:val="009C7EFB"/>
    <w:rsid w:val="009D0873"/>
    <w:rsid w:val="009D09A7"/>
    <w:rsid w:val="009D12EF"/>
    <w:rsid w:val="009D1814"/>
    <w:rsid w:val="009D19C6"/>
    <w:rsid w:val="009D28DA"/>
    <w:rsid w:val="009D37F7"/>
    <w:rsid w:val="009D3B26"/>
    <w:rsid w:val="009D3F50"/>
    <w:rsid w:val="009D41B9"/>
    <w:rsid w:val="009D446D"/>
    <w:rsid w:val="009D5A24"/>
    <w:rsid w:val="009D5B95"/>
    <w:rsid w:val="009D5F39"/>
    <w:rsid w:val="009D6E93"/>
    <w:rsid w:val="009D70B2"/>
    <w:rsid w:val="009E008C"/>
    <w:rsid w:val="009E0136"/>
    <w:rsid w:val="009E036A"/>
    <w:rsid w:val="009E0D40"/>
    <w:rsid w:val="009E0E73"/>
    <w:rsid w:val="009E15F6"/>
    <w:rsid w:val="009E1B5B"/>
    <w:rsid w:val="009E2227"/>
    <w:rsid w:val="009E2848"/>
    <w:rsid w:val="009E2990"/>
    <w:rsid w:val="009E2A48"/>
    <w:rsid w:val="009E32AE"/>
    <w:rsid w:val="009E34B5"/>
    <w:rsid w:val="009E43B9"/>
    <w:rsid w:val="009E4FDE"/>
    <w:rsid w:val="009E5277"/>
    <w:rsid w:val="009E5953"/>
    <w:rsid w:val="009E5ED1"/>
    <w:rsid w:val="009E692E"/>
    <w:rsid w:val="009E695F"/>
    <w:rsid w:val="009E69AC"/>
    <w:rsid w:val="009E6F9F"/>
    <w:rsid w:val="009E7426"/>
    <w:rsid w:val="009F168B"/>
    <w:rsid w:val="009F1FB1"/>
    <w:rsid w:val="009F20C1"/>
    <w:rsid w:val="009F3092"/>
    <w:rsid w:val="009F3130"/>
    <w:rsid w:val="009F35EA"/>
    <w:rsid w:val="009F36F7"/>
    <w:rsid w:val="009F3B75"/>
    <w:rsid w:val="009F3CC2"/>
    <w:rsid w:val="009F3FBA"/>
    <w:rsid w:val="009F4BB6"/>
    <w:rsid w:val="009F4D31"/>
    <w:rsid w:val="009F550F"/>
    <w:rsid w:val="009F5801"/>
    <w:rsid w:val="009F5C76"/>
    <w:rsid w:val="009F63AD"/>
    <w:rsid w:val="009F6E36"/>
    <w:rsid w:val="009F72DC"/>
    <w:rsid w:val="009F768F"/>
    <w:rsid w:val="009F7C7D"/>
    <w:rsid w:val="009F7F50"/>
    <w:rsid w:val="009F7FD2"/>
    <w:rsid w:val="00A001D2"/>
    <w:rsid w:val="00A0046B"/>
    <w:rsid w:val="00A00495"/>
    <w:rsid w:val="00A00956"/>
    <w:rsid w:val="00A00C4F"/>
    <w:rsid w:val="00A01B02"/>
    <w:rsid w:val="00A01DDF"/>
    <w:rsid w:val="00A03B85"/>
    <w:rsid w:val="00A05352"/>
    <w:rsid w:val="00A0544C"/>
    <w:rsid w:val="00A059C8"/>
    <w:rsid w:val="00A06092"/>
    <w:rsid w:val="00A060BA"/>
    <w:rsid w:val="00A06B11"/>
    <w:rsid w:val="00A07172"/>
    <w:rsid w:val="00A07874"/>
    <w:rsid w:val="00A07F52"/>
    <w:rsid w:val="00A10529"/>
    <w:rsid w:val="00A109F0"/>
    <w:rsid w:val="00A10E5D"/>
    <w:rsid w:val="00A119DC"/>
    <w:rsid w:val="00A11F22"/>
    <w:rsid w:val="00A1267F"/>
    <w:rsid w:val="00A129AF"/>
    <w:rsid w:val="00A13578"/>
    <w:rsid w:val="00A1393E"/>
    <w:rsid w:val="00A13BC3"/>
    <w:rsid w:val="00A1446B"/>
    <w:rsid w:val="00A15599"/>
    <w:rsid w:val="00A158AA"/>
    <w:rsid w:val="00A15DDD"/>
    <w:rsid w:val="00A16675"/>
    <w:rsid w:val="00A170A0"/>
    <w:rsid w:val="00A170D1"/>
    <w:rsid w:val="00A170D8"/>
    <w:rsid w:val="00A1720C"/>
    <w:rsid w:val="00A17291"/>
    <w:rsid w:val="00A20209"/>
    <w:rsid w:val="00A21350"/>
    <w:rsid w:val="00A219EF"/>
    <w:rsid w:val="00A21DE7"/>
    <w:rsid w:val="00A222C9"/>
    <w:rsid w:val="00A223AF"/>
    <w:rsid w:val="00A228F9"/>
    <w:rsid w:val="00A22B0C"/>
    <w:rsid w:val="00A2325C"/>
    <w:rsid w:val="00A2325D"/>
    <w:rsid w:val="00A23444"/>
    <w:rsid w:val="00A23530"/>
    <w:rsid w:val="00A23A77"/>
    <w:rsid w:val="00A244CE"/>
    <w:rsid w:val="00A24C21"/>
    <w:rsid w:val="00A24EB0"/>
    <w:rsid w:val="00A254A4"/>
    <w:rsid w:val="00A25599"/>
    <w:rsid w:val="00A25971"/>
    <w:rsid w:val="00A25D58"/>
    <w:rsid w:val="00A25DA0"/>
    <w:rsid w:val="00A26326"/>
    <w:rsid w:val="00A26517"/>
    <w:rsid w:val="00A266AA"/>
    <w:rsid w:val="00A268C0"/>
    <w:rsid w:val="00A26C7A"/>
    <w:rsid w:val="00A2726C"/>
    <w:rsid w:val="00A274C3"/>
    <w:rsid w:val="00A2795B"/>
    <w:rsid w:val="00A30762"/>
    <w:rsid w:val="00A3090F"/>
    <w:rsid w:val="00A30B8D"/>
    <w:rsid w:val="00A30D5A"/>
    <w:rsid w:val="00A311A3"/>
    <w:rsid w:val="00A324DF"/>
    <w:rsid w:val="00A32A75"/>
    <w:rsid w:val="00A32C46"/>
    <w:rsid w:val="00A334A1"/>
    <w:rsid w:val="00A33651"/>
    <w:rsid w:val="00A337C8"/>
    <w:rsid w:val="00A352C6"/>
    <w:rsid w:val="00A355F4"/>
    <w:rsid w:val="00A358A7"/>
    <w:rsid w:val="00A359F0"/>
    <w:rsid w:val="00A35DDF"/>
    <w:rsid w:val="00A35F7F"/>
    <w:rsid w:val="00A35F98"/>
    <w:rsid w:val="00A36148"/>
    <w:rsid w:val="00A3660F"/>
    <w:rsid w:val="00A36918"/>
    <w:rsid w:val="00A37928"/>
    <w:rsid w:val="00A3798F"/>
    <w:rsid w:val="00A400E5"/>
    <w:rsid w:val="00A404C3"/>
    <w:rsid w:val="00A4099E"/>
    <w:rsid w:val="00A40E21"/>
    <w:rsid w:val="00A40F96"/>
    <w:rsid w:val="00A41482"/>
    <w:rsid w:val="00A41980"/>
    <w:rsid w:val="00A41FC1"/>
    <w:rsid w:val="00A42077"/>
    <w:rsid w:val="00A4211A"/>
    <w:rsid w:val="00A422C0"/>
    <w:rsid w:val="00A422C3"/>
    <w:rsid w:val="00A427D1"/>
    <w:rsid w:val="00A4299B"/>
    <w:rsid w:val="00A434FC"/>
    <w:rsid w:val="00A43DA1"/>
    <w:rsid w:val="00A44CC2"/>
    <w:rsid w:val="00A4503A"/>
    <w:rsid w:val="00A451CD"/>
    <w:rsid w:val="00A4561D"/>
    <w:rsid w:val="00A456E9"/>
    <w:rsid w:val="00A463DD"/>
    <w:rsid w:val="00A465AA"/>
    <w:rsid w:val="00A47219"/>
    <w:rsid w:val="00A47622"/>
    <w:rsid w:val="00A47736"/>
    <w:rsid w:val="00A47CC3"/>
    <w:rsid w:val="00A50108"/>
    <w:rsid w:val="00A50CAB"/>
    <w:rsid w:val="00A511C1"/>
    <w:rsid w:val="00A515C7"/>
    <w:rsid w:val="00A52080"/>
    <w:rsid w:val="00A52099"/>
    <w:rsid w:val="00A52EF6"/>
    <w:rsid w:val="00A533CA"/>
    <w:rsid w:val="00A53774"/>
    <w:rsid w:val="00A539FC"/>
    <w:rsid w:val="00A54628"/>
    <w:rsid w:val="00A54DD7"/>
    <w:rsid w:val="00A5538C"/>
    <w:rsid w:val="00A55863"/>
    <w:rsid w:val="00A55D8C"/>
    <w:rsid w:val="00A56014"/>
    <w:rsid w:val="00A561BF"/>
    <w:rsid w:val="00A5632D"/>
    <w:rsid w:val="00A567EC"/>
    <w:rsid w:val="00A56A1E"/>
    <w:rsid w:val="00A572CB"/>
    <w:rsid w:val="00A578C2"/>
    <w:rsid w:val="00A57FFD"/>
    <w:rsid w:val="00A60141"/>
    <w:rsid w:val="00A609BB"/>
    <w:rsid w:val="00A60C59"/>
    <w:rsid w:val="00A60DED"/>
    <w:rsid w:val="00A61355"/>
    <w:rsid w:val="00A6166D"/>
    <w:rsid w:val="00A625C7"/>
    <w:rsid w:val="00A625FA"/>
    <w:rsid w:val="00A62AD7"/>
    <w:rsid w:val="00A62B80"/>
    <w:rsid w:val="00A62D2D"/>
    <w:rsid w:val="00A63253"/>
    <w:rsid w:val="00A63357"/>
    <w:rsid w:val="00A635D2"/>
    <w:rsid w:val="00A636CE"/>
    <w:rsid w:val="00A63C01"/>
    <w:rsid w:val="00A64321"/>
    <w:rsid w:val="00A643DB"/>
    <w:rsid w:val="00A644CD"/>
    <w:rsid w:val="00A64BAA"/>
    <w:rsid w:val="00A64E7E"/>
    <w:rsid w:val="00A65171"/>
    <w:rsid w:val="00A65CF7"/>
    <w:rsid w:val="00A66D69"/>
    <w:rsid w:val="00A67287"/>
    <w:rsid w:val="00A679D0"/>
    <w:rsid w:val="00A67A7B"/>
    <w:rsid w:val="00A67ADB"/>
    <w:rsid w:val="00A67E36"/>
    <w:rsid w:val="00A70139"/>
    <w:rsid w:val="00A70185"/>
    <w:rsid w:val="00A70434"/>
    <w:rsid w:val="00A70CA9"/>
    <w:rsid w:val="00A70D07"/>
    <w:rsid w:val="00A70DD2"/>
    <w:rsid w:val="00A70F03"/>
    <w:rsid w:val="00A712C3"/>
    <w:rsid w:val="00A712E9"/>
    <w:rsid w:val="00A71744"/>
    <w:rsid w:val="00A71BF3"/>
    <w:rsid w:val="00A71DE7"/>
    <w:rsid w:val="00A71DF9"/>
    <w:rsid w:val="00A722C6"/>
    <w:rsid w:val="00A7235F"/>
    <w:rsid w:val="00A727B2"/>
    <w:rsid w:val="00A72899"/>
    <w:rsid w:val="00A72D92"/>
    <w:rsid w:val="00A7318B"/>
    <w:rsid w:val="00A731FF"/>
    <w:rsid w:val="00A73474"/>
    <w:rsid w:val="00A73EAC"/>
    <w:rsid w:val="00A747D3"/>
    <w:rsid w:val="00A74870"/>
    <w:rsid w:val="00A75744"/>
    <w:rsid w:val="00A7616F"/>
    <w:rsid w:val="00A76D69"/>
    <w:rsid w:val="00A77BA0"/>
    <w:rsid w:val="00A77C2C"/>
    <w:rsid w:val="00A8083D"/>
    <w:rsid w:val="00A81253"/>
    <w:rsid w:val="00A81447"/>
    <w:rsid w:val="00A81455"/>
    <w:rsid w:val="00A8186E"/>
    <w:rsid w:val="00A81BF0"/>
    <w:rsid w:val="00A81F8B"/>
    <w:rsid w:val="00A823DB"/>
    <w:rsid w:val="00A827AA"/>
    <w:rsid w:val="00A832E4"/>
    <w:rsid w:val="00A83750"/>
    <w:rsid w:val="00A837D5"/>
    <w:rsid w:val="00A839CA"/>
    <w:rsid w:val="00A83DA4"/>
    <w:rsid w:val="00A8447E"/>
    <w:rsid w:val="00A850F0"/>
    <w:rsid w:val="00A8513B"/>
    <w:rsid w:val="00A8536E"/>
    <w:rsid w:val="00A854B1"/>
    <w:rsid w:val="00A85B8C"/>
    <w:rsid w:val="00A85DA6"/>
    <w:rsid w:val="00A86300"/>
    <w:rsid w:val="00A87347"/>
    <w:rsid w:val="00A87768"/>
    <w:rsid w:val="00A87E0F"/>
    <w:rsid w:val="00A90159"/>
    <w:rsid w:val="00A91B64"/>
    <w:rsid w:val="00A91F8C"/>
    <w:rsid w:val="00A92B2D"/>
    <w:rsid w:val="00A92C24"/>
    <w:rsid w:val="00A93212"/>
    <w:rsid w:val="00A93839"/>
    <w:rsid w:val="00A941DD"/>
    <w:rsid w:val="00A945B1"/>
    <w:rsid w:val="00A948CA"/>
    <w:rsid w:val="00A95327"/>
    <w:rsid w:val="00A953B2"/>
    <w:rsid w:val="00A95C02"/>
    <w:rsid w:val="00A96A34"/>
    <w:rsid w:val="00A96A4F"/>
    <w:rsid w:val="00A96CC3"/>
    <w:rsid w:val="00A9751B"/>
    <w:rsid w:val="00A976C7"/>
    <w:rsid w:val="00A979C8"/>
    <w:rsid w:val="00A97F76"/>
    <w:rsid w:val="00AA0716"/>
    <w:rsid w:val="00AA1553"/>
    <w:rsid w:val="00AA15FA"/>
    <w:rsid w:val="00AA1795"/>
    <w:rsid w:val="00AA1EC3"/>
    <w:rsid w:val="00AA1EE4"/>
    <w:rsid w:val="00AA2028"/>
    <w:rsid w:val="00AA2798"/>
    <w:rsid w:val="00AA2C71"/>
    <w:rsid w:val="00AA2FAF"/>
    <w:rsid w:val="00AA33A2"/>
    <w:rsid w:val="00AA36C8"/>
    <w:rsid w:val="00AA3914"/>
    <w:rsid w:val="00AA391E"/>
    <w:rsid w:val="00AA4897"/>
    <w:rsid w:val="00AA5366"/>
    <w:rsid w:val="00AA5831"/>
    <w:rsid w:val="00AA5A92"/>
    <w:rsid w:val="00AA5B74"/>
    <w:rsid w:val="00AA6707"/>
    <w:rsid w:val="00AA672A"/>
    <w:rsid w:val="00AA687D"/>
    <w:rsid w:val="00AA6CFC"/>
    <w:rsid w:val="00AB0329"/>
    <w:rsid w:val="00AB087C"/>
    <w:rsid w:val="00AB1453"/>
    <w:rsid w:val="00AB1AD4"/>
    <w:rsid w:val="00AB20C5"/>
    <w:rsid w:val="00AB2344"/>
    <w:rsid w:val="00AB2722"/>
    <w:rsid w:val="00AB3580"/>
    <w:rsid w:val="00AB3631"/>
    <w:rsid w:val="00AB37D5"/>
    <w:rsid w:val="00AB3FF7"/>
    <w:rsid w:val="00AB47AA"/>
    <w:rsid w:val="00AB4B1B"/>
    <w:rsid w:val="00AB4D52"/>
    <w:rsid w:val="00AB5320"/>
    <w:rsid w:val="00AB5359"/>
    <w:rsid w:val="00AB559C"/>
    <w:rsid w:val="00AB55D2"/>
    <w:rsid w:val="00AB5759"/>
    <w:rsid w:val="00AB5807"/>
    <w:rsid w:val="00AB590B"/>
    <w:rsid w:val="00AB5A05"/>
    <w:rsid w:val="00AB675A"/>
    <w:rsid w:val="00AB6B4A"/>
    <w:rsid w:val="00AB7B51"/>
    <w:rsid w:val="00AC055A"/>
    <w:rsid w:val="00AC0A71"/>
    <w:rsid w:val="00AC0D84"/>
    <w:rsid w:val="00AC11CD"/>
    <w:rsid w:val="00AC1BE0"/>
    <w:rsid w:val="00AC1D29"/>
    <w:rsid w:val="00AC2182"/>
    <w:rsid w:val="00AC2AB0"/>
    <w:rsid w:val="00AC2C65"/>
    <w:rsid w:val="00AC3C13"/>
    <w:rsid w:val="00AC4D46"/>
    <w:rsid w:val="00AC4DD7"/>
    <w:rsid w:val="00AC52B9"/>
    <w:rsid w:val="00AC547A"/>
    <w:rsid w:val="00AC57C2"/>
    <w:rsid w:val="00AC5DFB"/>
    <w:rsid w:val="00AC5F10"/>
    <w:rsid w:val="00AC60C6"/>
    <w:rsid w:val="00AC6640"/>
    <w:rsid w:val="00AC6919"/>
    <w:rsid w:val="00AC695A"/>
    <w:rsid w:val="00AC6981"/>
    <w:rsid w:val="00AC6A6F"/>
    <w:rsid w:val="00AC6B0A"/>
    <w:rsid w:val="00AC6EE1"/>
    <w:rsid w:val="00AC6F47"/>
    <w:rsid w:val="00AC70FA"/>
    <w:rsid w:val="00AC7B66"/>
    <w:rsid w:val="00AC7E20"/>
    <w:rsid w:val="00AD0114"/>
    <w:rsid w:val="00AD0C78"/>
    <w:rsid w:val="00AD0C7C"/>
    <w:rsid w:val="00AD0E66"/>
    <w:rsid w:val="00AD1675"/>
    <w:rsid w:val="00AD1D29"/>
    <w:rsid w:val="00AD1E07"/>
    <w:rsid w:val="00AD29B3"/>
    <w:rsid w:val="00AD2D83"/>
    <w:rsid w:val="00AD2DF4"/>
    <w:rsid w:val="00AD335E"/>
    <w:rsid w:val="00AD35BB"/>
    <w:rsid w:val="00AD396E"/>
    <w:rsid w:val="00AD3CB8"/>
    <w:rsid w:val="00AD3F1A"/>
    <w:rsid w:val="00AD406A"/>
    <w:rsid w:val="00AD4390"/>
    <w:rsid w:val="00AD4878"/>
    <w:rsid w:val="00AD5D45"/>
    <w:rsid w:val="00AD62D9"/>
    <w:rsid w:val="00AD62EF"/>
    <w:rsid w:val="00AD6A53"/>
    <w:rsid w:val="00AD713A"/>
    <w:rsid w:val="00AD72AB"/>
    <w:rsid w:val="00AD7428"/>
    <w:rsid w:val="00AD780B"/>
    <w:rsid w:val="00AD792A"/>
    <w:rsid w:val="00AD7C0F"/>
    <w:rsid w:val="00AD7EDD"/>
    <w:rsid w:val="00AE0377"/>
    <w:rsid w:val="00AE04E5"/>
    <w:rsid w:val="00AE07F3"/>
    <w:rsid w:val="00AE08A3"/>
    <w:rsid w:val="00AE095C"/>
    <w:rsid w:val="00AE09BC"/>
    <w:rsid w:val="00AE0D0E"/>
    <w:rsid w:val="00AE0F69"/>
    <w:rsid w:val="00AE1092"/>
    <w:rsid w:val="00AE16A8"/>
    <w:rsid w:val="00AE19E2"/>
    <w:rsid w:val="00AE1D73"/>
    <w:rsid w:val="00AE2018"/>
    <w:rsid w:val="00AE2A12"/>
    <w:rsid w:val="00AE2F32"/>
    <w:rsid w:val="00AE32D5"/>
    <w:rsid w:val="00AE38CB"/>
    <w:rsid w:val="00AE393C"/>
    <w:rsid w:val="00AE3CF4"/>
    <w:rsid w:val="00AE47FD"/>
    <w:rsid w:val="00AE4A9E"/>
    <w:rsid w:val="00AE4F31"/>
    <w:rsid w:val="00AE5060"/>
    <w:rsid w:val="00AE5369"/>
    <w:rsid w:val="00AE5B27"/>
    <w:rsid w:val="00AE61F4"/>
    <w:rsid w:val="00AE65F4"/>
    <w:rsid w:val="00AE680F"/>
    <w:rsid w:val="00AE6820"/>
    <w:rsid w:val="00AE68D4"/>
    <w:rsid w:val="00AE6CD8"/>
    <w:rsid w:val="00AE6EB4"/>
    <w:rsid w:val="00AF04B9"/>
    <w:rsid w:val="00AF0FF1"/>
    <w:rsid w:val="00AF15E9"/>
    <w:rsid w:val="00AF1B6D"/>
    <w:rsid w:val="00AF1EF5"/>
    <w:rsid w:val="00AF2D19"/>
    <w:rsid w:val="00AF2D87"/>
    <w:rsid w:val="00AF30E1"/>
    <w:rsid w:val="00AF31B0"/>
    <w:rsid w:val="00AF3286"/>
    <w:rsid w:val="00AF3953"/>
    <w:rsid w:val="00AF3FB3"/>
    <w:rsid w:val="00AF41E2"/>
    <w:rsid w:val="00AF456F"/>
    <w:rsid w:val="00AF476E"/>
    <w:rsid w:val="00AF499C"/>
    <w:rsid w:val="00AF4A5C"/>
    <w:rsid w:val="00AF5034"/>
    <w:rsid w:val="00AF508B"/>
    <w:rsid w:val="00AF5111"/>
    <w:rsid w:val="00AF522E"/>
    <w:rsid w:val="00AF569B"/>
    <w:rsid w:val="00AF5D9D"/>
    <w:rsid w:val="00AF6184"/>
    <w:rsid w:val="00AF6340"/>
    <w:rsid w:val="00AF6522"/>
    <w:rsid w:val="00AF6713"/>
    <w:rsid w:val="00AF680D"/>
    <w:rsid w:val="00AF6E0E"/>
    <w:rsid w:val="00AF7B21"/>
    <w:rsid w:val="00AF7B94"/>
    <w:rsid w:val="00B002F8"/>
    <w:rsid w:val="00B00AAE"/>
    <w:rsid w:val="00B00E5A"/>
    <w:rsid w:val="00B00FCE"/>
    <w:rsid w:val="00B017C1"/>
    <w:rsid w:val="00B017C8"/>
    <w:rsid w:val="00B01C32"/>
    <w:rsid w:val="00B0276D"/>
    <w:rsid w:val="00B04BF1"/>
    <w:rsid w:val="00B04DB1"/>
    <w:rsid w:val="00B04DB4"/>
    <w:rsid w:val="00B04DF7"/>
    <w:rsid w:val="00B05066"/>
    <w:rsid w:val="00B05280"/>
    <w:rsid w:val="00B053C2"/>
    <w:rsid w:val="00B053D3"/>
    <w:rsid w:val="00B05EED"/>
    <w:rsid w:val="00B05FF1"/>
    <w:rsid w:val="00B061FF"/>
    <w:rsid w:val="00B07A4C"/>
    <w:rsid w:val="00B07EA8"/>
    <w:rsid w:val="00B1012C"/>
    <w:rsid w:val="00B10586"/>
    <w:rsid w:val="00B10A8F"/>
    <w:rsid w:val="00B10C3E"/>
    <w:rsid w:val="00B10C9C"/>
    <w:rsid w:val="00B10CC1"/>
    <w:rsid w:val="00B11089"/>
    <w:rsid w:val="00B11D00"/>
    <w:rsid w:val="00B12072"/>
    <w:rsid w:val="00B123E6"/>
    <w:rsid w:val="00B12BC4"/>
    <w:rsid w:val="00B13094"/>
    <w:rsid w:val="00B131B4"/>
    <w:rsid w:val="00B13511"/>
    <w:rsid w:val="00B13C23"/>
    <w:rsid w:val="00B14C62"/>
    <w:rsid w:val="00B1534B"/>
    <w:rsid w:val="00B1567D"/>
    <w:rsid w:val="00B15AF0"/>
    <w:rsid w:val="00B161B3"/>
    <w:rsid w:val="00B165F0"/>
    <w:rsid w:val="00B16C95"/>
    <w:rsid w:val="00B172E2"/>
    <w:rsid w:val="00B1736E"/>
    <w:rsid w:val="00B1795D"/>
    <w:rsid w:val="00B17A0C"/>
    <w:rsid w:val="00B203D6"/>
    <w:rsid w:val="00B2045C"/>
    <w:rsid w:val="00B20D22"/>
    <w:rsid w:val="00B20E3D"/>
    <w:rsid w:val="00B20F85"/>
    <w:rsid w:val="00B21A38"/>
    <w:rsid w:val="00B21C61"/>
    <w:rsid w:val="00B221E7"/>
    <w:rsid w:val="00B23073"/>
    <w:rsid w:val="00B233A2"/>
    <w:rsid w:val="00B23A1D"/>
    <w:rsid w:val="00B23C5B"/>
    <w:rsid w:val="00B2431E"/>
    <w:rsid w:val="00B2436A"/>
    <w:rsid w:val="00B24C0E"/>
    <w:rsid w:val="00B25541"/>
    <w:rsid w:val="00B255A3"/>
    <w:rsid w:val="00B25617"/>
    <w:rsid w:val="00B25901"/>
    <w:rsid w:val="00B259CD"/>
    <w:rsid w:val="00B2632A"/>
    <w:rsid w:val="00B2682C"/>
    <w:rsid w:val="00B2704D"/>
    <w:rsid w:val="00B270C6"/>
    <w:rsid w:val="00B27A6B"/>
    <w:rsid w:val="00B30DB8"/>
    <w:rsid w:val="00B31096"/>
    <w:rsid w:val="00B31615"/>
    <w:rsid w:val="00B31752"/>
    <w:rsid w:val="00B319BF"/>
    <w:rsid w:val="00B319FA"/>
    <w:rsid w:val="00B3270D"/>
    <w:rsid w:val="00B3313B"/>
    <w:rsid w:val="00B33D96"/>
    <w:rsid w:val="00B3402C"/>
    <w:rsid w:val="00B3419A"/>
    <w:rsid w:val="00B34C24"/>
    <w:rsid w:val="00B35370"/>
    <w:rsid w:val="00B35404"/>
    <w:rsid w:val="00B35578"/>
    <w:rsid w:val="00B35A2B"/>
    <w:rsid w:val="00B35CD6"/>
    <w:rsid w:val="00B35D31"/>
    <w:rsid w:val="00B3606B"/>
    <w:rsid w:val="00B3608C"/>
    <w:rsid w:val="00B36E75"/>
    <w:rsid w:val="00B371A2"/>
    <w:rsid w:val="00B37AA7"/>
    <w:rsid w:val="00B37C4E"/>
    <w:rsid w:val="00B40105"/>
    <w:rsid w:val="00B40893"/>
    <w:rsid w:val="00B40964"/>
    <w:rsid w:val="00B40C73"/>
    <w:rsid w:val="00B40CDC"/>
    <w:rsid w:val="00B419FD"/>
    <w:rsid w:val="00B42221"/>
    <w:rsid w:val="00B42557"/>
    <w:rsid w:val="00B439D4"/>
    <w:rsid w:val="00B43D82"/>
    <w:rsid w:val="00B44B18"/>
    <w:rsid w:val="00B44BE4"/>
    <w:rsid w:val="00B44D6B"/>
    <w:rsid w:val="00B44D6E"/>
    <w:rsid w:val="00B46864"/>
    <w:rsid w:val="00B46B36"/>
    <w:rsid w:val="00B46D47"/>
    <w:rsid w:val="00B46D74"/>
    <w:rsid w:val="00B46E9A"/>
    <w:rsid w:val="00B46F86"/>
    <w:rsid w:val="00B47397"/>
    <w:rsid w:val="00B47D8C"/>
    <w:rsid w:val="00B501C1"/>
    <w:rsid w:val="00B503B4"/>
    <w:rsid w:val="00B5076E"/>
    <w:rsid w:val="00B507F1"/>
    <w:rsid w:val="00B50E12"/>
    <w:rsid w:val="00B5199B"/>
    <w:rsid w:val="00B51B99"/>
    <w:rsid w:val="00B51E45"/>
    <w:rsid w:val="00B52A05"/>
    <w:rsid w:val="00B52A70"/>
    <w:rsid w:val="00B52DE6"/>
    <w:rsid w:val="00B52E24"/>
    <w:rsid w:val="00B532DE"/>
    <w:rsid w:val="00B53546"/>
    <w:rsid w:val="00B535C1"/>
    <w:rsid w:val="00B538C6"/>
    <w:rsid w:val="00B54074"/>
    <w:rsid w:val="00B54A11"/>
    <w:rsid w:val="00B54CCC"/>
    <w:rsid w:val="00B55D46"/>
    <w:rsid w:val="00B55D59"/>
    <w:rsid w:val="00B55F2F"/>
    <w:rsid w:val="00B560BE"/>
    <w:rsid w:val="00B566AE"/>
    <w:rsid w:val="00B56F04"/>
    <w:rsid w:val="00B5715F"/>
    <w:rsid w:val="00B57176"/>
    <w:rsid w:val="00B57820"/>
    <w:rsid w:val="00B605AC"/>
    <w:rsid w:val="00B607FB"/>
    <w:rsid w:val="00B608F1"/>
    <w:rsid w:val="00B61996"/>
    <w:rsid w:val="00B61B92"/>
    <w:rsid w:val="00B61C35"/>
    <w:rsid w:val="00B620E4"/>
    <w:rsid w:val="00B6284E"/>
    <w:rsid w:val="00B62CFE"/>
    <w:rsid w:val="00B62EE9"/>
    <w:rsid w:val="00B6393E"/>
    <w:rsid w:val="00B63960"/>
    <w:rsid w:val="00B63C03"/>
    <w:rsid w:val="00B64013"/>
    <w:rsid w:val="00B658C4"/>
    <w:rsid w:val="00B658CA"/>
    <w:rsid w:val="00B659AA"/>
    <w:rsid w:val="00B65D0F"/>
    <w:rsid w:val="00B65ED9"/>
    <w:rsid w:val="00B6629B"/>
    <w:rsid w:val="00B66817"/>
    <w:rsid w:val="00B66EE5"/>
    <w:rsid w:val="00B6730E"/>
    <w:rsid w:val="00B67547"/>
    <w:rsid w:val="00B67610"/>
    <w:rsid w:val="00B67A42"/>
    <w:rsid w:val="00B67F8A"/>
    <w:rsid w:val="00B70DB3"/>
    <w:rsid w:val="00B72347"/>
    <w:rsid w:val="00B7377C"/>
    <w:rsid w:val="00B744AC"/>
    <w:rsid w:val="00B74B22"/>
    <w:rsid w:val="00B757D5"/>
    <w:rsid w:val="00B75C9A"/>
    <w:rsid w:val="00B75D8E"/>
    <w:rsid w:val="00B7698D"/>
    <w:rsid w:val="00B76BDD"/>
    <w:rsid w:val="00B77318"/>
    <w:rsid w:val="00B7732B"/>
    <w:rsid w:val="00B77522"/>
    <w:rsid w:val="00B807BA"/>
    <w:rsid w:val="00B813E2"/>
    <w:rsid w:val="00B81EC9"/>
    <w:rsid w:val="00B8259D"/>
    <w:rsid w:val="00B831D6"/>
    <w:rsid w:val="00B8342B"/>
    <w:rsid w:val="00B8384A"/>
    <w:rsid w:val="00B83D06"/>
    <w:rsid w:val="00B8412C"/>
    <w:rsid w:val="00B8423F"/>
    <w:rsid w:val="00B8447B"/>
    <w:rsid w:val="00B8471A"/>
    <w:rsid w:val="00B847F5"/>
    <w:rsid w:val="00B858BD"/>
    <w:rsid w:val="00B85A9D"/>
    <w:rsid w:val="00B85DDB"/>
    <w:rsid w:val="00B86367"/>
    <w:rsid w:val="00B86659"/>
    <w:rsid w:val="00B8692E"/>
    <w:rsid w:val="00B86A1F"/>
    <w:rsid w:val="00B86B25"/>
    <w:rsid w:val="00B87612"/>
    <w:rsid w:val="00B87A19"/>
    <w:rsid w:val="00B90F96"/>
    <w:rsid w:val="00B91435"/>
    <w:rsid w:val="00B91868"/>
    <w:rsid w:val="00B91C1D"/>
    <w:rsid w:val="00B926BD"/>
    <w:rsid w:val="00B928FF"/>
    <w:rsid w:val="00B92B48"/>
    <w:rsid w:val="00B93226"/>
    <w:rsid w:val="00B93492"/>
    <w:rsid w:val="00B9352B"/>
    <w:rsid w:val="00B93802"/>
    <w:rsid w:val="00B9399D"/>
    <w:rsid w:val="00B939AB"/>
    <w:rsid w:val="00B93AF2"/>
    <w:rsid w:val="00B93D0F"/>
    <w:rsid w:val="00B9445B"/>
    <w:rsid w:val="00B950EC"/>
    <w:rsid w:val="00B96492"/>
    <w:rsid w:val="00B972BC"/>
    <w:rsid w:val="00B975FC"/>
    <w:rsid w:val="00B978D1"/>
    <w:rsid w:val="00B97900"/>
    <w:rsid w:val="00BA02F7"/>
    <w:rsid w:val="00BA0839"/>
    <w:rsid w:val="00BA090A"/>
    <w:rsid w:val="00BA0FDE"/>
    <w:rsid w:val="00BA1057"/>
    <w:rsid w:val="00BA153F"/>
    <w:rsid w:val="00BA1567"/>
    <w:rsid w:val="00BA16EB"/>
    <w:rsid w:val="00BA1FB8"/>
    <w:rsid w:val="00BA3C2E"/>
    <w:rsid w:val="00BA3FCF"/>
    <w:rsid w:val="00BA403A"/>
    <w:rsid w:val="00BA4299"/>
    <w:rsid w:val="00BA4DDE"/>
    <w:rsid w:val="00BA57DD"/>
    <w:rsid w:val="00BA591C"/>
    <w:rsid w:val="00BA5CA8"/>
    <w:rsid w:val="00BA6327"/>
    <w:rsid w:val="00BA661C"/>
    <w:rsid w:val="00BA7D30"/>
    <w:rsid w:val="00BA7FF5"/>
    <w:rsid w:val="00BB02A9"/>
    <w:rsid w:val="00BB095C"/>
    <w:rsid w:val="00BB0B34"/>
    <w:rsid w:val="00BB1344"/>
    <w:rsid w:val="00BB160D"/>
    <w:rsid w:val="00BB1BFA"/>
    <w:rsid w:val="00BB1FD1"/>
    <w:rsid w:val="00BB255B"/>
    <w:rsid w:val="00BB25C6"/>
    <w:rsid w:val="00BB2682"/>
    <w:rsid w:val="00BB2701"/>
    <w:rsid w:val="00BB273D"/>
    <w:rsid w:val="00BB29E5"/>
    <w:rsid w:val="00BB2B42"/>
    <w:rsid w:val="00BB2C00"/>
    <w:rsid w:val="00BB2C16"/>
    <w:rsid w:val="00BB2D7C"/>
    <w:rsid w:val="00BB30B0"/>
    <w:rsid w:val="00BB37D5"/>
    <w:rsid w:val="00BB39D5"/>
    <w:rsid w:val="00BB3FF5"/>
    <w:rsid w:val="00BB4995"/>
    <w:rsid w:val="00BB4B5C"/>
    <w:rsid w:val="00BB5BBA"/>
    <w:rsid w:val="00BB6A20"/>
    <w:rsid w:val="00BB72C0"/>
    <w:rsid w:val="00BB7C26"/>
    <w:rsid w:val="00BB7FCC"/>
    <w:rsid w:val="00BC0564"/>
    <w:rsid w:val="00BC13EA"/>
    <w:rsid w:val="00BC18FB"/>
    <w:rsid w:val="00BC1B42"/>
    <w:rsid w:val="00BC245F"/>
    <w:rsid w:val="00BC2681"/>
    <w:rsid w:val="00BC2CF0"/>
    <w:rsid w:val="00BC3205"/>
    <w:rsid w:val="00BC34F1"/>
    <w:rsid w:val="00BC374E"/>
    <w:rsid w:val="00BC3929"/>
    <w:rsid w:val="00BC4790"/>
    <w:rsid w:val="00BC48FA"/>
    <w:rsid w:val="00BC4EF9"/>
    <w:rsid w:val="00BC4F43"/>
    <w:rsid w:val="00BC507A"/>
    <w:rsid w:val="00BC563A"/>
    <w:rsid w:val="00BC5791"/>
    <w:rsid w:val="00BC5C10"/>
    <w:rsid w:val="00BC5F96"/>
    <w:rsid w:val="00BC633C"/>
    <w:rsid w:val="00BC63E0"/>
    <w:rsid w:val="00BC6A6F"/>
    <w:rsid w:val="00BC7054"/>
    <w:rsid w:val="00BC74E3"/>
    <w:rsid w:val="00BC7619"/>
    <w:rsid w:val="00BD00C4"/>
    <w:rsid w:val="00BD02BB"/>
    <w:rsid w:val="00BD0AA5"/>
    <w:rsid w:val="00BD0EFC"/>
    <w:rsid w:val="00BD10BB"/>
    <w:rsid w:val="00BD12F4"/>
    <w:rsid w:val="00BD1435"/>
    <w:rsid w:val="00BD1A8C"/>
    <w:rsid w:val="00BD2054"/>
    <w:rsid w:val="00BD294C"/>
    <w:rsid w:val="00BD30A2"/>
    <w:rsid w:val="00BD3BC3"/>
    <w:rsid w:val="00BD3C01"/>
    <w:rsid w:val="00BD3F7D"/>
    <w:rsid w:val="00BD4548"/>
    <w:rsid w:val="00BD4AAF"/>
    <w:rsid w:val="00BD544A"/>
    <w:rsid w:val="00BD5D2E"/>
    <w:rsid w:val="00BD6A56"/>
    <w:rsid w:val="00BD6D0D"/>
    <w:rsid w:val="00BD6E82"/>
    <w:rsid w:val="00BD6F38"/>
    <w:rsid w:val="00BD787D"/>
    <w:rsid w:val="00BD7999"/>
    <w:rsid w:val="00BD79A9"/>
    <w:rsid w:val="00BD7F04"/>
    <w:rsid w:val="00BD7F37"/>
    <w:rsid w:val="00BE0087"/>
    <w:rsid w:val="00BE054B"/>
    <w:rsid w:val="00BE160B"/>
    <w:rsid w:val="00BE1D7A"/>
    <w:rsid w:val="00BE24ED"/>
    <w:rsid w:val="00BE2904"/>
    <w:rsid w:val="00BE2B89"/>
    <w:rsid w:val="00BE2DD3"/>
    <w:rsid w:val="00BE3AAC"/>
    <w:rsid w:val="00BE3CD8"/>
    <w:rsid w:val="00BE3F5E"/>
    <w:rsid w:val="00BE5119"/>
    <w:rsid w:val="00BE575B"/>
    <w:rsid w:val="00BE5A12"/>
    <w:rsid w:val="00BE5A51"/>
    <w:rsid w:val="00BE5D5C"/>
    <w:rsid w:val="00BE6269"/>
    <w:rsid w:val="00BE649A"/>
    <w:rsid w:val="00BE6F45"/>
    <w:rsid w:val="00BE6F48"/>
    <w:rsid w:val="00BE6FF0"/>
    <w:rsid w:val="00BE70FA"/>
    <w:rsid w:val="00BE7266"/>
    <w:rsid w:val="00BE733D"/>
    <w:rsid w:val="00BE7801"/>
    <w:rsid w:val="00BF0037"/>
    <w:rsid w:val="00BF005C"/>
    <w:rsid w:val="00BF01AD"/>
    <w:rsid w:val="00BF16F6"/>
    <w:rsid w:val="00BF1AEE"/>
    <w:rsid w:val="00BF1D5F"/>
    <w:rsid w:val="00BF1DB4"/>
    <w:rsid w:val="00BF20FE"/>
    <w:rsid w:val="00BF2316"/>
    <w:rsid w:val="00BF2464"/>
    <w:rsid w:val="00BF269B"/>
    <w:rsid w:val="00BF342C"/>
    <w:rsid w:val="00BF3E1E"/>
    <w:rsid w:val="00BF3EEB"/>
    <w:rsid w:val="00BF3F6B"/>
    <w:rsid w:val="00BF4312"/>
    <w:rsid w:val="00BF4513"/>
    <w:rsid w:val="00BF4857"/>
    <w:rsid w:val="00BF5057"/>
    <w:rsid w:val="00BF50B8"/>
    <w:rsid w:val="00BF547B"/>
    <w:rsid w:val="00BF5AD2"/>
    <w:rsid w:val="00BF5AE3"/>
    <w:rsid w:val="00BF5B34"/>
    <w:rsid w:val="00BF5FB2"/>
    <w:rsid w:val="00BF6580"/>
    <w:rsid w:val="00BF67F5"/>
    <w:rsid w:val="00BF6876"/>
    <w:rsid w:val="00BF6F72"/>
    <w:rsid w:val="00C00649"/>
    <w:rsid w:val="00C00DB8"/>
    <w:rsid w:val="00C01181"/>
    <w:rsid w:val="00C01327"/>
    <w:rsid w:val="00C016DD"/>
    <w:rsid w:val="00C017DE"/>
    <w:rsid w:val="00C0218A"/>
    <w:rsid w:val="00C021AC"/>
    <w:rsid w:val="00C02395"/>
    <w:rsid w:val="00C03358"/>
    <w:rsid w:val="00C034F0"/>
    <w:rsid w:val="00C03A74"/>
    <w:rsid w:val="00C03BE6"/>
    <w:rsid w:val="00C03F38"/>
    <w:rsid w:val="00C03F5F"/>
    <w:rsid w:val="00C042E2"/>
    <w:rsid w:val="00C0439C"/>
    <w:rsid w:val="00C0469B"/>
    <w:rsid w:val="00C04702"/>
    <w:rsid w:val="00C04963"/>
    <w:rsid w:val="00C04A10"/>
    <w:rsid w:val="00C04AEF"/>
    <w:rsid w:val="00C04B18"/>
    <w:rsid w:val="00C04D4B"/>
    <w:rsid w:val="00C05056"/>
    <w:rsid w:val="00C0553D"/>
    <w:rsid w:val="00C05D17"/>
    <w:rsid w:val="00C05E73"/>
    <w:rsid w:val="00C0676E"/>
    <w:rsid w:val="00C06CEB"/>
    <w:rsid w:val="00C06DBD"/>
    <w:rsid w:val="00C06DD4"/>
    <w:rsid w:val="00C0712A"/>
    <w:rsid w:val="00C0785A"/>
    <w:rsid w:val="00C10662"/>
    <w:rsid w:val="00C108FD"/>
    <w:rsid w:val="00C1117E"/>
    <w:rsid w:val="00C113A3"/>
    <w:rsid w:val="00C117A0"/>
    <w:rsid w:val="00C11B85"/>
    <w:rsid w:val="00C11EED"/>
    <w:rsid w:val="00C12726"/>
    <w:rsid w:val="00C12C62"/>
    <w:rsid w:val="00C12ED8"/>
    <w:rsid w:val="00C13469"/>
    <w:rsid w:val="00C139DA"/>
    <w:rsid w:val="00C13C1A"/>
    <w:rsid w:val="00C13C36"/>
    <w:rsid w:val="00C13F6D"/>
    <w:rsid w:val="00C14624"/>
    <w:rsid w:val="00C14D90"/>
    <w:rsid w:val="00C15BAB"/>
    <w:rsid w:val="00C15BB2"/>
    <w:rsid w:val="00C15F71"/>
    <w:rsid w:val="00C163BB"/>
    <w:rsid w:val="00C165A1"/>
    <w:rsid w:val="00C16DB2"/>
    <w:rsid w:val="00C172A7"/>
    <w:rsid w:val="00C17376"/>
    <w:rsid w:val="00C17496"/>
    <w:rsid w:val="00C177B0"/>
    <w:rsid w:val="00C17842"/>
    <w:rsid w:val="00C17D6C"/>
    <w:rsid w:val="00C20459"/>
    <w:rsid w:val="00C20A4A"/>
    <w:rsid w:val="00C21BC2"/>
    <w:rsid w:val="00C220D7"/>
    <w:rsid w:val="00C223CA"/>
    <w:rsid w:val="00C22B54"/>
    <w:rsid w:val="00C22F6C"/>
    <w:rsid w:val="00C22FB4"/>
    <w:rsid w:val="00C2469F"/>
    <w:rsid w:val="00C24C53"/>
    <w:rsid w:val="00C251EC"/>
    <w:rsid w:val="00C257C9"/>
    <w:rsid w:val="00C25964"/>
    <w:rsid w:val="00C25E8E"/>
    <w:rsid w:val="00C267EF"/>
    <w:rsid w:val="00C276A1"/>
    <w:rsid w:val="00C276F4"/>
    <w:rsid w:val="00C27DEC"/>
    <w:rsid w:val="00C27E4F"/>
    <w:rsid w:val="00C27F76"/>
    <w:rsid w:val="00C3042D"/>
    <w:rsid w:val="00C30B4A"/>
    <w:rsid w:val="00C30BD9"/>
    <w:rsid w:val="00C312F0"/>
    <w:rsid w:val="00C31391"/>
    <w:rsid w:val="00C3145A"/>
    <w:rsid w:val="00C31AC9"/>
    <w:rsid w:val="00C32134"/>
    <w:rsid w:val="00C3323E"/>
    <w:rsid w:val="00C3338B"/>
    <w:rsid w:val="00C33CBC"/>
    <w:rsid w:val="00C33CE6"/>
    <w:rsid w:val="00C33DB9"/>
    <w:rsid w:val="00C3526E"/>
    <w:rsid w:val="00C3591E"/>
    <w:rsid w:val="00C363E6"/>
    <w:rsid w:val="00C363FF"/>
    <w:rsid w:val="00C36443"/>
    <w:rsid w:val="00C36913"/>
    <w:rsid w:val="00C36BC7"/>
    <w:rsid w:val="00C36DBA"/>
    <w:rsid w:val="00C3774A"/>
    <w:rsid w:val="00C37B8E"/>
    <w:rsid w:val="00C40413"/>
    <w:rsid w:val="00C405E5"/>
    <w:rsid w:val="00C4067D"/>
    <w:rsid w:val="00C409C1"/>
    <w:rsid w:val="00C41232"/>
    <w:rsid w:val="00C41882"/>
    <w:rsid w:val="00C41A15"/>
    <w:rsid w:val="00C41A50"/>
    <w:rsid w:val="00C42742"/>
    <w:rsid w:val="00C42756"/>
    <w:rsid w:val="00C431BF"/>
    <w:rsid w:val="00C4337E"/>
    <w:rsid w:val="00C433C5"/>
    <w:rsid w:val="00C43F67"/>
    <w:rsid w:val="00C443D4"/>
    <w:rsid w:val="00C44916"/>
    <w:rsid w:val="00C44E23"/>
    <w:rsid w:val="00C44EFB"/>
    <w:rsid w:val="00C45121"/>
    <w:rsid w:val="00C452B0"/>
    <w:rsid w:val="00C45C0A"/>
    <w:rsid w:val="00C45C2B"/>
    <w:rsid w:val="00C46B15"/>
    <w:rsid w:val="00C46F99"/>
    <w:rsid w:val="00C479A4"/>
    <w:rsid w:val="00C47A78"/>
    <w:rsid w:val="00C47B4D"/>
    <w:rsid w:val="00C47D86"/>
    <w:rsid w:val="00C5084E"/>
    <w:rsid w:val="00C50F45"/>
    <w:rsid w:val="00C51418"/>
    <w:rsid w:val="00C5176D"/>
    <w:rsid w:val="00C520D0"/>
    <w:rsid w:val="00C524D2"/>
    <w:rsid w:val="00C5269E"/>
    <w:rsid w:val="00C52B0A"/>
    <w:rsid w:val="00C53C57"/>
    <w:rsid w:val="00C54122"/>
    <w:rsid w:val="00C542AD"/>
    <w:rsid w:val="00C551C3"/>
    <w:rsid w:val="00C55269"/>
    <w:rsid w:val="00C565E6"/>
    <w:rsid w:val="00C56833"/>
    <w:rsid w:val="00C56FA9"/>
    <w:rsid w:val="00C57862"/>
    <w:rsid w:val="00C60124"/>
    <w:rsid w:val="00C608D0"/>
    <w:rsid w:val="00C60DB9"/>
    <w:rsid w:val="00C60EF4"/>
    <w:rsid w:val="00C61E0E"/>
    <w:rsid w:val="00C634A4"/>
    <w:rsid w:val="00C63E3B"/>
    <w:rsid w:val="00C63FCE"/>
    <w:rsid w:val="00C64167"/>
    <w:rsid w:val="00C65012"/>
    <w:rsid w:val="00C6650C"/>
    <w:rsid w:val="00C6657E"/>
    <w:rsid w:val="00C666FC"/>
    <w:rsid w:val="00C66931"/>
    <w:rsid w:val="00C66E85"/>
    <w:rsid w:val="00C66FD8"/>
    <w:rsid w:val="00C6718F"/>
    <w:rsid w:val="00C67435"/>
    <w:rsid w:val="00C678E9"/>
    <w:rsid w:val="00C679ED"/>
    <w:rsid w:val="00C67D90"/>
    <w:rsid w:val="00C7023F"/>
    <w:rsid w:val="00C70290"/>
    <w:rsid w:val="00C702D9"/>
    <w:rsid w:val="00C7094E"/>
    <w:rsid w:val="00C70AB0"/>
    <w:rsid w:val="00C713F0"/>
    <w:rsid w:val="00C7195C"/>
    <w:rsid w:val="00C71C52"/>
    <w:rsid w:val="00C72169"/>
    <w:rsid w:val="00C72850"/>
    <w:rsid w:val="00C7288C"/>
    <w:rsid w:val="00C73283"/>
    <w:rsid w:val="00C739FF"/>
    <w:rsid w:val="00C74408"/>
    <w:rsid w:val="00C7452F"/>
    <w:rsid w:val="00C74924"/>
    <w:rsid w:val="00C74AEA"/>
    <w:rsid w:val="00C74DDC"/>
    <w:rsid w:val="00C75376"/>
    <w:rsid w:val="00C755EF"/>
    <w:rsid w:val="00C75806"/>
    <w:rsid w:val="00C766CF"/>
    <w:rsid w:val="00C76D82"/>
    <w:rsid w:val="00C76F5B"/>
    <w:rsid w:val="00C7704E"/>
    <w:rsid w:val="00C77448"/>
    <w:rsid w:val="00C77D20"/>
    <w:rsid w:val="00C8036E"/>
    <w:rsid w:val="00C80BCA"/>
    <w:rsid w:val="00C80CAC"/>
    <w:rsid w:val="00C815FA"/>
    <w:rsid w:val="00C81717"/>
    <w:rsid w:val="00C81A2C"/>
    <w:rsid w:val="00C81A37"/>
    <w:rsid w:val="00C81CD6"/>
    <w:rsid w:val="00C81D45"/>
    <w:rsid w:val="00C81F12"/>
    <w:rsid w:val="00C8231B"/>
    <w:rsid w:val="00C823E0"/>
    <w:rsid w:val="00C827BA"/>
    <w:rsid w:val="00C828A3"/>
    <w:rsid w:val="00C82FEC"/>
    <w:rsid w:val="00C83064"/>
    <w:rsid w:val="00C83520"/>
    <w:rsid w:val="00C8361D"/>
    <w:rsid w:val="00C83A75"/>
    <w:rsid w:val="00C8452D"/>
    <w:rsid w:val="00C846F9"/>
    <w:rsid w:val="00C84FEC"/>
    <w:rsid w:val="00C85894"/>
    <w:rsid w:val="00C858B4"/>
    <w:rsid w:val="00C85F92"/>
    <w:rsid w:val="00C85FCB"/>
    <w:rsid w:val="00C85FE9"/>
    <w:rsid w:val="00C86125"/>
    <w:rsid w:val="00C861BB"/>
    <w:rsid w:val="00C8676A"/>
    <w:rsid w:val="00C86FF4"/>
    <w:rsid w:val="00C87419"/>
    <w:rsid w:val="00C87EF3"/>
    <w:rsid w:val="00C90697"/>
    <w:rsid w:val="00C90BC8"/>
    <w:rsid w:val="00C90C12"/>
    <w:rsid w:val="00C9206F"/>
    <w:rsid w:val="00C923DD"/>
    <w:rsid w:val="00C925E1"/>
    <w:rsid w:val="00C92A54"/>
    <w:rsid w:val="00C92CC3"/>
    <w:rsid w:val="00C92D67"/>
    <w:rsid w:val="00C938B6"/>
    <w:rsid w:val="00C93AC3"/>
    <w:rsid w:val="00C93CCA"/>
    <w:rsid w:val="00C9401B"/>
    <w:rsid w:val="00C940DA"/>
    <w:rsid w:val="00C940FB"/>
    <w:rsid w:val="00C94143"/>
    <w:rsid w:val="00C941DF"/>
    <w:rsid w:val="00C944C5"/>
    <w:rsid w:val="00C950FD"/>
    <w:rsid w:val="00C95CB4"/>
    <w:rsid w:val="00C95E89"/>
    <w:rsid w:val="00C95F8C"/>
    <w:rsid w:val="00C961D3"/>
    <w:rsid w:val="00C96691"/>
    <w:rsid w:val="00C9707B"/>
    <w:rsid w:val="00C9757A"/>
    <w:rsid w:val="00C97A52"/>
    <w:rsid w:val="00CA133B"/>
    <w:rsid w:val="00CA18B0"/>
    <w:rsid w:val="00CA1AFE"/>
    <w:rsid w:val="00CA23D1"/>
    <w:rsid w:val="00CA266E"/>
    <w:rsid w:val="00CA35DD"/>
    <w:rsid w:val="00CA3638"/>
    <w:rsid w:val="00CA3774"/>
    <w:rsid w:val="00CA3878"/>
    <w:rsid w:val="00CA4162"/>
    <w:rsid w:val="00CA4283"/>
    <w:rsid w:val="00CA442F"/>
    <w:rsid w:val="00CA4768"/>
    <w:rsid w:val="00CA47D8"/>
    <w:rsid w:val="00CA4A3D"/>
    <w:rsid w:val="00CA4E8A"/>
    <w:rsid w:val="00CA4ED5"/>
    <w:rsid w:val="00CA5148"/>
    <w:rsid w:val="00CA6512"/>
    <w:rsid w:val="00CA6D92"/>
    <w:rsid w:val="00CA7045"/>
    <w:rsid w:val="00CA7169"/>
    <w:rsid w:val="00CA78B7"/>
    <w:rsid w:val="00CA7B56"/>
    <w:rsid w:val="00CA7CE9"/>
    <w:rsid w:val="00CA7EDF"/>
    <w:rsid w:val="00CA7FD4"/>
    <w:rsid w:val="00CB01B5"/>
    <w:rsid w:val="00CB0867"/>
    <w:rsid w:val="00CB0A6A"/>
    <w:rsid w:val="00CB0A79"/>
    <w:rsid w:val="00CB0FA0"/>
    <w:rsid w:val="00CB170F"/>
    <w:rsid w:val="00CB28AE"/>
    <w:rsid w:val="00CB30E5"/>
    <w:rsid w:val="00CB3FC1"/>
    <w:rsid w:val="00CB4237"/>
    <w:rsid w:val="00CB442E"/>
    <w:rsid w:val="00CB4C8F"/>
    <w:rsid w:val="00CB4E6D"/>
    <w:rsid w:val="00CB523D"/>
    <w:rsid w:val="00CB5428"/>
    <w:rsid w:val="00CB5FB5"/>
    <w:rsid w:val="00CB669A"/>
    <w:rsid w:val="00CB6ACB"/>
    <w:rsid w:val="00CB6D40"/>
    <w:rsid w:val="00CB6E6C"/>
    <w:rsid w:val="00CB73B0"/>
    <w:rsid w:val="00CB7A06"/>
    <w:rsid w:val="00CC0B73"/>
    <w:rsid w:val="00CC0BCF"/>
    <w:rsid w:val="00CC1114"/>
    <w:rsid w:val="00CC11A4"/>
    <w:rsid w:val="00CC236A"/>
    <w:rsid w:val="00CC2A8D"/>
    <w:rsid w:val="00CC2B69"/>
    <w:rsid w:val="00CC31F8"/>
    <w:rsid w:val="00CC37AC"/>
    <w:rsid w:val="00CC3953"/>
    <w:rsid w:val="00CC39AF"/>
    <w:rsid w:val="00CC3B7C"/>
    <w:rsid w:val="00CC4253"/>
    <w:rsid w:val="00CC448C"/>
    <w:rsid w:val="00CC4723"/>
    <w:rsid w:val="00CC4F23"/>
    <w:rsid w:val="00CC5058"/>
    <w:rsid w:val="00CC5250"/>
    <w:rsid w:val="00CC548D"/>
    <w:rsid w:val="00CC57CE"/>
    <w:rsid w:val="00CC5B17"/>
    <w:rsid w:val="00CC5C1E"/>
    <w:rsid w:val="00CC60EB"/>
    <w:rsid w:val="00CC6132"/>
    <w:rsid w:val="00CC61DE"/>
    <w:rsid w:val="00CC6643"/>
    <w:rsid w:val="00CC70AF"/>
    <w:rsid w:val="00CC7D80"/>
    <w:rsid w:val="00CD0590"/>
    <w:rsid w:val="00CD0632"/>
    <w:rsid w:val="00CD0800"/>
    <w:rsid w:val="00CD19AB"/>
    <w:rsid w:val="00CD1B24"/>
    <w:rsid w:val="00CD200E"/>
    <w:rsid w:val="00CD2246"/>
    <w:rsid w:val="00CD2EF5"/>
    <w:rsid w:val="00CD343B"/>
    <w:rsid w:val="00CD3AA6"/>
    <w:rsid w:val="00CD40CB"/>
    <w:rsid w:val="00CD4961"/>
    <w:rsid w:val="00CD4B4A"/>
    <w:rsid w:val="00CD4BD9"/>
    <w:rsid w:val="00CD4C4A"/>
    <w:rsid w:val="00CD5039"/>
    <w:rsid w:val="00CD56A7"/>
    <w:rsid w:val="00CD56B2"/>
    <w:rsid w:val="00CD590D"/>
    <w:rsid w:val="00CD5B8D"/>
    <w:rsid w:val="00CD5B8E"/>
    <w:rsid w:val="00CD62D0"/>
    <w:rsid w:val="00CD637E"/>
    <w:rsid w:val="00CD6515"/>
    <w:rsid w:val="00CD67C2"/>
    <w:rsid w:val="00CD6C94"/>
    <w:rsid w:val="00CD6F74"/>
    <w:rsid w:val="00CD7909"/>
    <w:rsid w:val="00CD7A68"/>
    <w:rsid w:val="00CE0123"/>
    <w:rsid w:val="00CE0364"/>
    <w:rsid w:val="00CE03A6"/>
    <w:rsid w:val="00CE08F0"/>
    <w:rsid w:val="00CE1012"/>
    <w:rsid w:val="00CE27BE"/>
    <w:rsid w:val="00CE2BFF"/>
    <w:rsid w:val="00CE30A6"/>
    <w:rsid w:val="00CE3784"/>
    <w:rsid w:val="00CE3FCF"/>
    <w:rsid w:val="00CE45FC"/>
    <w:rsid w:val="00CE4721"/>
    <w:rsid w:val="00CE4D22"/>
    <w:rsid w:val="00CE4DEA"/>
    <w:rsid w:val="00CE54B6"/>
    <w:rsid w:val="00CE5C09"/>
    <w:rsid w:val="00CE69B8"/>
    <w:rsid w:val="00CE6C08"/>
    <w:rsid w:val="00CE6D20"/>
    <w:rsid w:val="00CE79A2"/>
    <w:rsid w:val="00CE7D5D"/>
    <w:rsid w:val="00CF06A8"/>
    <w:rsid w:val="00CF085A"/>
    <w:rsid w:val="00CF0BE1"/>
    <w:rsid w:val="00CF0D08"/>
    <w:rsid w:val="00CF0D69"/>
    <w:rsid w:val="00CF1224"/>
    <w:rsid w:val="00CF18C4"/>
    <w:rsid w:val="00CF192B"/>
    <w:rsid w:val="00CF2696"/>
    <w:rsid w:val="00CF2C1C"/>
    <w:rsid w:val="00CF2C54"/>
    <w:rsid w:val="00CF327F"/>
    <w:rsid w:val="00CF32E1"/>
    <w:rsid w:val="00CF3324"/>
    <w:rsid w:val="00CF37C8"/>
    <w:rsid w:val="00CF37DC"/>
    <w:rsid w:val="00CF3B05"/>
    <w:rsid w:val="00CF400F"/>
    <w:rsid w:val="00CF4180"/>
    <w:rsid w:val="00CF4496"/>
    <w:rsid w:val="00CF4B0F"/>
    <w:rsid w:val="00CF4F36"/>
    <w:rsid w:val="00CF5A8E"/>
    <w:rsid w:val="00CF5DB3"/>
    <w:rsid w:val="00CF5E85"/>
    <w:rsid w:val="00CF66D1"/>
    <w:rsid w:val="00CF744B"/>
    <w:rsid w:val="00CF746C"/>
    <w:rsid w:val="00D008F4"/>
    <w:rsid w:val="00D00A05"/>
    <w:rsid w:val="00D01548"/>
    <w:rsid w:val="00D0156E"/>
    <w:rsid w:val="00D01BCC"/>
    <w:rsid w:val="00D02A5D"/>
    <w:rsid w:val="00D03784"/>
    <w:rsid w:val="00D03965"/>
    <w:rsid w:val="00D0441B"/>
    <w:rsid w:val="00D0473C"/>
    <w:rsid w:val="00D053E0"/>
    <w:rsid w:val="00D05BDA"/>
    <w:rsid w:val="00D06584"/>
    <w:rsid w:val="00D07418"/>
    <w:rsid w:val="00D10241"/>
    <w:rsid w:val="00D1094F"/>
    <w:rsid w:val="00D10B03"/>
    <w:rsid w:val="00D117A5"/>
    <w:rsid w:val="00D11866"/>
    <w:rsid w:val="00D12B12"/>
    <w:rsid w:val="00D12BE7"/>
    <w:rsid w:val="00D1301E"/>
    <w:rsid w:val="00D131A4"/>
    <w:rsid w:val="00D13AA3"/>
    <w:rsid w:val="00D14503"/>
    <w:rsid w:val="00D154AB"/>
    <w:rsid w:val="00D171F2"/>
    <w:rsid w:val="00D17396"/>
    <w:rsid w:val="00D17663"/>
    <w:rsid w:val="00D20D42"/>
    <w:rsid w:val="00D210BE"/>
    <w:rsid w:val="00D211DA"/>
    <w:rsid w:val="00D212FF"/>
    <w:rsid w:val="00D21F39"/>
    <w:rsid w:val="00D23E60"/>
    <w:rsid w:val="00D2427F"/>
    <w:rsid w:val="00D24BAB"/>
    <w:rsid w:val="00D2520A"/>
    <w:rsid w:val="00D2524A"/>
    <w:rsid w:val="00D25723"/>
    <w:rsid w:val="00D264A4"/>
    <w:rsid w:val="00D269D1"/>
    <w:rsid w:val="00D2744B"/>
    <w:rsid w:val="00D2746D"/>
    <w:rsid w:val="00D27B38"/>
    <w:rsid w:val="00D300B0"/>
    <w:rsid w:val="00D30D07"/>
    <w:rsid w:val="00D31BEA"/>
    <w:rsid w:val="00D3275A"/>
    <w:rsid w:val="00D32EC7"/>
    <w:rsid w:val="00D33107"/>
    <w:rsid w:val="00D33255"/>
    <w:rsid w:val="00D33C14"/>
    <w:rsid w:val="00D3452C"/>
    <w:rsid w:val="00D34A9F"/>
    <w:rsid w:val="00D34B95"/>
    <w:rsid w:val="00D34FE9"/>
    <w:rsid w:val="00D351BA"/>
    <w:rsid w:val="00D353E6"/>
    <w:rsid w:val="00D3589E"/>
    <w:rsid w:val="00D35FAB"/>
    <w:rsid w:val="00D361C9"/>
    <w:rsid w:val="00D362B8"/>
    <w:rsid w:val="00D366AA"/>
    <w:rsid w:val="00D37869"/>
    <w:rsid w:val="00D37F9F"/>
    <w:rsid w:val="00D4090B"/>
    <w:rsid w:val="00D40E98"/>
    <w:rsid w:val="00D4206B"/>
    <w:rsid w:val="00D420CC"/>
    <w:rsid w:val="00D428A7"/>
    <w:rsid w:val="00D4381D"/>
    <w:rsid w:val="00D43946"/>
    <w:rsid w:val="00D43AF7"/>
    <w:rsid w:val="00D43BBB"/>
    <w:rsid w:val="00D43C79"/>
    <w:rsid w:val="00D43EA9"/>
    <w:rsid w:val="00D444E3"/>
    <w:rsid w:val="00D44C45"/>
    <w:rsid w:val="00D44E3A"/>
    <w:rsid w:val="00D44E52"/>
    <w:rsid w:val="00D45FD4"/>
    <w:rsid w:val="00D462FE"/>
    <w:rsid w:val="00D4662A"/>
    <w:rsid w:val="00D46E6B"/>
    <w:rsid w:val="00D47AC0"/>
    <w:rsid w:val="00D50013"/>
    <w:rsid w:val="00D504EF"/>
    <w:rsid w:val="00D5081C"/>
    <w:rsid w:val="00D50916"/>
    <w:rsid w:val="00D51311"/>
    <w:rsid w:val="00D51C18"/>
    <w:rsid w:val="00D52023"/>
    <w:rsid w:val="00D527BF"/>
    <w:rsid w:val="00D52E6D"/>
    <w:rsid w:val="00D52F8B"/>
    <w:rsid w:val="00D5340A"/>
    <w:rsid w:val="00D54399"/>
    <w:rsid w:val="00D54428"/>
    <w:rsid w:val="00D54493"/>
    <w:rsid w:val="00D54508"/>
    <w:rsid w:val="00D547A6"/>
    <w:rsid w:val="00D548C8"/>
    <w:rsid w:val="00D548CD"/>
    <w:rsid w:val="00D54974"/>
    <w:rsid w:val="00D55F3F"/>
    <w:rsid w:val="00D56135"/>
    <w:rsid w:val="00D56C3C"/>
    <w:rsid w:val="00D57017"/>
    <w:rsid w:val="00D5716D"/>
    <w:rsid w:val="00D573AB"/>
    <w:rsid w:val="00D57C06"/>
    <w:rsid w:val="00D57C1A"/>
    <w:rsid w:val="00D57D55"/>
    <w:rsid w:val="00D603FC"/>
    <w:rsid w:val="00D60461"/>
    <w:rsid w:val="00D60E31"/>
    <w:rsid w:val="00D61084"/>
    <w:rsid w:val="00D610CB"/>
    <w:rsid w:val="00D6111F"/>
    <w:rsid w:val="00D619AA"/>
    <w:rsid w:val="00D61B6F"/>
    <w:rsid w:val="00D61F3D"/>
    <w:rsid w:val="00D63206"/>
    <w:rsid w:val="00D63B68"/>
    <w:rsid w:val="00D64061"/>
    <w:rsid w:val="00D64216"/>
    <w:rsid w:val="00D64507"/>
    <w:rsid w:val="00D64883"/>
    <w:rsid w:val="00D64974"/>
    <w:rsid w:val="00D65FF2"/>
    <w:rsid w:val="00D664CC"/>
    <w:rsid w:val="00D66C05"/>
    <w:rsid w:val="00D6704A"/>
    <w:rsid w:val="00D672E3"/>
    <w:rsid w:val="00D67972"/>
    <w:rsid w:val="00D67CB1"/>
    <w:rsid w:val="00D70285"/>
    <w:rsid w:val="00D704AC"/>
    <w:rsid w:val="00D70757"/>
    <w:rsid w:val="00D71255"/>
    <w:rsid w:val="00D712FD"/>
    <w:rsid w:val="00D713A5"/>
    <w:rsid w:val="00D713F4"/>
    <w:rsid w:val="00D71705"/>
    <w:rsid w:val="00D71E82"/>
    <w:rsid w:val="00D72060"/>
    <w:rsid w:val="00D725DE"/>
    <w:rsid w:val="00D7299D"/>
    <w:rsid w:val="00D72AA9"/>
    <w:rsid w:val="00D72CEF"/>
    <w:rsid w:val="00D731D9"/>
    <w:rsid w:val="00D73341"/>
    <w:rsid w:val="00D733D3"/>
    <w:rsid w:val="00D73825"/>
    <w:rsid w:val="00D73953"/>
    <w:rsid w:val="00D73D15"/>
    <w:rsid w:val="00D73ECA"/>
    <w:rsid w:val="00D745C1"/>
    <w:rsid w:val="00D74745"/>
    <w:rsid w:val="00D75290"/>
    <w:rsid w:val="00D753C4"/>
    <w:rsid w:val="00D75BE5"/>
    <w:rsid w:val="00D76097"/>
    <w:rsid w:val="00D76125"/>
    <w:rsid w:val="00D764BD"/>
    <w:rsid w:val="00D767A0"/>
    <w:rsid w:val="00D76A73"/>
    <w:rsid w:val="00D7703A"/>
    <w:rsid w:val="00D7770F"/>
    <w:rsid w:val="00D777B6"/>
    <w:rsid w:val="00D802D8"/>
    <w:rsid w:val="00D80356"/>
    <w:rsid w:val="00D80398"/>
    <w:rsid w:val="00D8097E"/>
    <w:rsid w:val="00D815A4"/>
    <w:rsid w:val="00D815F7"/>
    <w:rsid w:val="00D818A2"/>
    <w:rsid w:val="00D81C9D"/>
    <w:rsid w:val="00D81CA9"/>
    <w:rsid w:val="00D81CD5"/>
    <w:rsid w:val="00D81D5D"/>
    <w:rsid w:val="00D82893"/>
    <w:rsid w:val="00D83316"/>
    <w:rsid w:val="00D83441"/>
    <w:rsid w:val="00D8378C"/>
    <w:rsid w:val="00D83B31"/>
    <w:rsid w:val="00D84442"/>
    <w:rsid w:val="00D84732"/>
    <w:rsid w:val="00D84929"/>
    <w:rsid w:val="00D85937"/>
    <w:rsid w:val="00D8593F"/>
    <w:rsid w:val="00D85DE3"/>
    <w:rsid w:val="00D86A49"/>
    <w:rsid w:val="00D87526"/>
    <w:rsid w:val="00D87562"/>
    <w:rsid w:val="00D87745"/>
    <w:rsid w:val="00D90BB3"/>
    <w:rsid w:val="00D90E01"/>
    <w:rsid w:val="00D90FBA"/>
    <w:rsid w:val="00D911C2"/>
    <w:rsid w:val="00D91E38"/>
    <w:rsid w:val="00D9212A"/>
    <w:rsid w:val="00D921E5"/>
    <w:rsid w:val="00D924FF"/>
    <w:rsid w:val="00D92741"/>
    <w:rsid w:val="00D92ACC"/>
    <w:rsid w:val="00D92ED2"/>
    <w:rsid w:val="00D9418E"/>
    <w:rsid w:val="00D9443E"/>
    <w:rsid w:val="00D94487"/>
    <w:rsid w:val="00D94837"/>
    <w:rsid w:val="00D953A2"/>
    <w:rsid w:val="00D95A40"/>
    <w:rsid w:val="00D967D4"/>
    <w:rsid w:val="00D969BC"/>
    <w:rsid w:val="00D96D30"/>
    <w:rsid w:val="00D96D87"/>
    <w:rsid w:val="00D9779B"/>
    <w:rsid w:val="00D97818"/>
    <w:rsid w:val="00D979DE"/>
    <w:rsid w:val="00D97ABF"/>
    <w:rsid w:val="00D97B96"/>
    <w:rsid w:val="00DA0231"/>
    <w:rsid w:val="00DA04FB"/>
    <w:rsid w:val="00DA08BF"/>
    <w:rsid w:val="00DA0CA8"/>
    <w:rsid w:val="00DA0DCC"/>
    <w:rsid w:val="00DA0F7D"/>
    <w:rsid w:val="00DA13D5"/>
    <w:rsid w:val="00DA147D"/>
    <w:rsid w:val="00DA161C"/>
    <w:rsid w:val="00DA184D"/>
    <w:rsid w:val="00DA1A97"/>
    <w:rsid w:val="00DA1D66"/>
    <w:rsid w:val="00DA2007"/>
    <w:rsid w:val="00DA29D4"/>
    <w:rsid w:val="00DA29E5"/>
    <w:rsid w:val="00DA3724"/>
    <w:rsid w:val="00DA38F0"/>
    <w:rsid w:val="00DA3A83"/>
    <w:rsid w:val="00DA4DA7"/>
    <w:rsid w:val="00DA5114"/>
    <w:rsid w:val="00DA54CB"/>
    <w:rsid w:val="00DA5A3A"/>
    <w:rsid w:val="00DA5D74"/>
    <w:rsid w:val="00DA6030"/>
    <w:rsid w:val="00DA605C"/>
    <w:rsid w:val="00DA661C"/>
    <w:rsid w:val="00DA6AB3"/>
    <w:rsid w:val="00DA6F79"/>
    <w:rsid w:val="00DA7164"/>
    <w:rsid w:val="00DA7314"/>
    <w:rsid w:val="00DB03DA"/>
    <w:rsid w:val="00DB04F7"/>
    <w:rsid w:val="00DB0BF0"/>
    <w:rsid w:val="00DB0D1F"/>
    <w:rsid w:val="00DB0EDF"/>
    <w:rsid w:val="00DB12A4"/>
    <w:rsid w:val="00DB2126"/>
    <w:rsid w:val="00DB2359"/>
    <w:rsid w:val="00DB253D"/>
    <w:rsid w:val="00DB2C0C"/>
    <w:rsid w:val="00DB32A1"/>
    <w:rsid w:val="00DB32F4"/>
    <w:rsid w:val="00DB38B4"/>
    <w:rsid w:val="00DB398A"/>
    <w:rsid w:val="00DB4205"/>
    <w:rsid w:val="00DB4E81"/>
    <w:rsid w:val="00DB515D"/>
    <w:rsid w:val="00DB51E3"/>
    <w:rsid w:val="00DB530F"/>
    <w:rsid w:val="00DB582E"/>
    <w:rsid w:val="00DB5CF7"/>
    <w:rsid w:val="00DB6007"/>
    <w:rsid w:val="00DB649C"/>
    <w:rsid w:val="00DB68A9"/>
    <w:rsid w:val="00DB6ABA"/>
    <w:rsid w:val="00DB6C68"/>
    <w:rsid w:val="00DB6CE2"/>
    <w:rsid w:val="00DB7043"/>
    <w:rsid w:val="00DB732B"/>
    <w:rsid w:val="00DB7FDD"/>
    <w:rsid w:val="00DC035D"/>
    <w:rsid w:val="00DC0715"/>
    <w:rsid w:val="00DC0968"/>
    <w:rsid w:val="00DC0A72"/>
    <w:rsid w:val="00DC0DC2"/>
    <w:rsid w:val="00DC0E60"/>
    <w:rsid w:val="00DC10A7"/>
    <w:rsid w:val="00DC124C"/>
    <w:rsid w:val="00DC1565"/>
    <w:rsid w:val="00DC1708"/>
    <w:rsid w:val="00DC1889"/>
    <w:rsid w:val="00DC1B4C"/>
    <w:rsid w:val="00DC2033"/>
    <w:rsid w:val="00DC2C0F"/>
    <w:rsid w:val="00DC2CF7"/>
    <w:rsid w:val="00DC2F3A"/>
    <w:rsid w:val="00DC313A"/>
    <w:rsid w:val="00DC3699"/>
    <w:rsid w:val="00DC3A49"/>
    <w:rsid w:val="00DC3FA6"/>
    <w:rsid w:val="00DC4149"/>
    <w:rsid w:val="00DC4784"/>
    <w:rsid w:val="00DC544E"/>
    <w:rsid w:val="00DC5875"/>
    <w:rsid w:val="00DC5FFB"/>
    <w:rsid w:val="00DC6C9C"/>
    <w:rsid w:val="00DC6F00"/>
    <w:rsid w:val="00DC73FD"/>
    <w:rsid w:val="00DC75FB"/>
    <w:rsid w:val="00DC7BA2"/>
    <w:rsid w:val="00DC7F50"/>
    <w:rsid w:val="00DD0022"/>
    <w:rsid w:val="00DD0052"/>
    <w:rsid w:val="00DD01C3"/>
    <w:rsid w:val="00DD0F8B"/>
    <w:rsid w:val="00DD16DD"/>
    <w:rsid w:val="00DD1DF3"/>
    <w:rsid w:val="00DD20F4"/>
    <w:rsid w:val="00DD21B2"/>
    <w:rsid w:val="00DD28D4"/>
    <w:rsid w:val="00DD2DBB"/>
    <w:rsid w:val="00DD3095"/>
    <w:rsid w:val="00DD34B6"/>
    <w:rsid w:val="00DD3B56"/>
    <w:rsid w:val="00DD3CC7"/>
    <w:rsid w:val="00DD3CFE"/>
    <w:rsid w:val="00DD4104"/>
    <w:rsid w:val="00DD4109"/>
    <w:rsid w:val="00DD449D"/>
    <w:rsid w:val="00DD4D6A"/>
    <w:rsid w:val="00DD5F44"/>
    <w:rsid w:val="00DD6456"/>
    <w:rsid w:val="00DD697A"/>
    <w:rsid w:val="00DD6A87"/>
    <w:rsid w:val="00DD7389"/>
    <w:rsid w:val="00DD774A"/>
    <w:rsid w:val="00DD7A4A"/>
    <w:rsid w:val="00DE00BF"/>
    <w:rsid w:val="00DE0290"/>
    <w:rsid w:val="00DE0A27"/>
    <w:rsid w:val="00DE12E4"/>
    <w:rsid w:val="00DE17C6"/>
    <w:rsid w:val="00DE1C7E"/>
    <w:rsid w:val="00DE1E32"/>
    <w:rsid w:val="00DE1FD1"/>
    <w:rsid w:val="00DE2157"/>
    <w:rsid w:val="00DE230A"/>
    <w:rsid w:val="00DE2511"/>
    <w:rsid w:val="00DE2669"/>
    <w:rsid w:val="00DE27C0"/>
    <w:rsid w:val="00DE281C"/>
    <w:rsid w:val="00DE2CE7"/>
    <w:rsid w:val="00DE3321"/>
    <w:rsid w:val="00DE3376"/>
    <w:rsid w:val="00DE36B7"/>
    <w:rsid w:val="00DE4C13"/>
    <w:rsid w:val="00DE508C"/>
    <w:rsid w:val="00DE5A53"/>
    <w:rsid w:val="00DE5CA8"/>
    <w:rsid w:val="00DE6076"/>
    <w:rsid w:val="00DE6289"/>
    <w:rsid w:val="00DE6313"/>
    <w:rsid w:val="00DE648F"/>
    <w:rsid w:val="00DE68D7"/>
    <w:rsid w:val="00DE768F"/>
    <w:rsid w:val="00DE7823"/>
    <w:rsid w:val="00DE7EE2"/>
    <w:rsid w:val="00DF02C6"/>
    <w:rsid w:val="00DF0B9B"/>
    <w:rsid w:val="00DF1678"/>
    <w:rsid w:val="00DF2175"/>
    <w:rsid w:val="00DF21B1"/>
    <w:rsid w:val="00DF25B2"/>
    <w:rsid w:val="00DF2F0A"/>
    <w:rsid w:val="00DF31F1"/>
    <w:rsid w:val="00DF3956"/>
    <w:rsid w:val="00DF3E3C"/>
    <w:rsid w:val="00DF5582"/>
    <w:rsid w:val="00DF558C"/>
    <w:rsid w:val="00DF5722"/>
    <w:rsid w:val="00DF5953"/>
    <w:rsid w:val="00DF5E1A"/>
    <w:rsid w:val="00DF5FC2"/>
    <w:rsid w:val="00DF6115"/>
    <w:rsid w:val="00DF6424"/>
    <w:rsid w:val="00DF6474"/>
    <w:rsid w:val="00DF64D3"/>
    <w:rsid w:val="00DF6B8A"/>
    <w:rsid w:val="00DF7010"/>
    <w:rsid w:val="00DF705A"/>
    <w:rsid w:val="00DF709F"/>
    <w:rsid w:val="00DF72FF"/>
    <w:rsid w:val="00DF7690"/>
    <w:rsid w:val="00DF7EC4"/>
    <w:rsid w:val="00E00D5B"/>
    <w:rsid w:val="00E01AA9"/>
    <w:rsid w:val="00E01C17"/>
    <w:rsid w:val="00E01DE6"/>
    <w:rsid w:val="00E01E62"/>
    <w:rsid w:val="00E02029"/>
    <w:rsid w:val="00E020CA"/>
    <w:rsid w:val="00E02862"/>
    <w:rsid w:val="00E02B0A"/>
    <w:rsid w:val="00E02F83"/>
    <w:rsid w:val="00E02FDB"/>
    <w:rsid w:val="00E0404F"/>
    <w:rsid w:val="00E04188"/>
    <w:rsid w:val="00E05644"/>
    <w:rsid w:val="00E0578C"/>
    <w:rsid w:val="00E0643F"/>
    <w:rsid w:val="00E06ABD"/>
    <w:rsid w:val="00E06FD4"/>
    <w:rsid w:val="00E07456"/>
    <w:rsid w:val="00E075A2"/>
    <w:rsid w:val="00E07957"/>
    <w:rsid w:val="00E07B4B"/>
    <w:rsid w:val="00E07D62"/>
    <w:rsid w:val="00E1028B"/>
    <w:rsid w:val="00E108AC"/>
    <w:rsid w:val="00E10CC4"/>
    <w:rsid w:val="00E11076"/>
    <w:rsid w:val="00E11567"/>
    <w:rsid w:val="00E11A4C"/>
    <w:rsid w:val="00E124A3"/>
    <w:rsid w:val="00E130AF"/>
    <w:rsid w:val="00E13358"/>
    <w:rsid w:val="00E13CE5"/>
    <w:rsid w:val="00E13DF2"/>
    <w:rsid w:val="00E14004"/>
    <w:rsid w:val="00E142BE"/>
    <w:rsid w:val="00E148CF"/>
    <w:rsid w:val="00E14BC9"/>
    <w:rsid w:val="00E1502F"/>
    <w:rsid w:val="00E150F8"/>
    <w:rsid w:val="00E154E7"/>
    <w:rsid w:val="00E15D8D"/>
    <w:rsid w:val="00E16756"/>
    <w:rsid w:val="00E1687E"/>
    <w:rsid w:val="00E16FFF"/>
    <w:rsid w:val="00E17600"/>
    <w:rsid w:val="00E17AA1"/>
    <w:rsid w:val="00E17B60"/>
    <w:rsid w:val="00E17C18"/>
    <w:rsid w:val="00E200AC"/>
    <w:rsid w:val="00E2026A"/>
    <w:rsid w:val="00E2034C"/>
    <w:rsid w:val="00E206C3"/>
    <w:rsid w:val="00E206FE"/>
    <w:rsid w:val="00E21150"/>
    <w:rsid w:val="00E21C27"/>
    <w:rsid w:val="00E22015"/>
    <w:rsid w:val="00E2219C"/>
    <w:rsid w:val="00E2250E"/>
    <w:rsid w:val="00E2253E"/>
    <w:rsid w:val="00E22940"/>
    <w:rsid w:val="00E229A3"/>
    <w:rsid w:val="00E23342"/>
    <w:rsid w:val="00E2368E"/>
    <w:rsid w:val="00E237CE"/>
    <w:rsid w:val="00E23CCE"/>
    <w:rsid w:val="00E24023"/>
    <w:rsid w:val="00E24567"/>
    <w:rsid w:val="00E24628"/>
    <w:rsid w:val="00E247EB"/>
    <w:rsid w:val="00E252F0"/>
    <w:rsid w:val="00E253AC"/>
    <w:rsid w:val="00E25491"/>
    <w:rsid w:val="00E2577F"/>
    <w:rsid w:val="00E259D0"/>
    <w:rsid w:val="00E25A9F"/>
    <w:rsid w:val="00E25E9E"/>
    <w:rsid w:val="00E26365"/>
    <w:rsid w:val="00E268B7"/>
    <w:rsid w:val="00E26C98"/>
    <w:rsid w:val="00E27249"/>
    <w:rsid w:val="00E27A27"/>
    <w:rsid w:val="00E27DB7"/>
    <w:rsid w:val="00E30EA2"/>
    <w:rsid w:val="00E310F5"/>
    <w:rsid w:val="00E316D0"/>
    <w:rsid w:val="00E31FA3"/>
    <w:rsid w:val="00E32043"/>
    <w:rsid w:val="00E320AB"/>
    <w:rsid w:val="00E324F7"/>
    <w:rsid w:val="00E325EC"/>
    <w:rsid w:val="00E3279A"/>
    <w:rsid w:val="00E32BD1"/>
    <w:rsid w:val="00E32DB7"/>
    <w:rsid w:val="00E335C1"/>
    <w:rsid w:val="00E33B34"/>
    <w:rsid w:val="00E341D1"/>
    <w:rsid w:val="00E34423"/>
    <w:rsid w:val="00E34A17"/>
    <w:rsid w:val="00E34AD9"/>
    <w:rsid w:val="00E34EB3"/>
    <w:rsid w:val="00E35001"/>
    <w:rsid w:val="00E350CE"/>
    <w:rsid w:val="00E35558"/>
    <w:rsid w:val="00E356EC"/>
    <w:rsid w:val="00E36495"/>
    <w:rsid w:val="00E36620"/>
    <w:rsid w:val="00E36940"/>
    <w:rsid w:val="00E36B7C"/>
    <w:rsid w:val="00E36D0C"/>
    <w:rsid w:val="00E37799"/>
    <w:rsid w:val="00E40406"/>
    <w:rsid w:val="00E40838"/>
    <w:rsid w:val="00E40E9C"/>
    <w:rsid w:val="00E40F2C"/>
    <w:rsid w:val="00E420C4"/>
    <w:rsid w:val="00E423DD"/>
    <w:rsid w:val="00E424B5"/>
    <w:rsid w:val="00E42A7A"/>
    <w:rsid w:val="00E42FF2"/>
    <w:rsid w:val="00E4300F"/>
    <w:rsid w:val="00E434E4"/>
    <w:rsid w:val="00E4352C"/>
    <w:rsid w:val="00E4369B"/>
    <w:rsid w:val="00E43A7C"/>
    <w:rsid w:val="00E43CCC"/>
    <w:rsid w:val="00E43F8C"/>
    <w:rsid w:val="00E4421F"/>
    <w:rsid w:val="00E446C5"/>
    <w:rsid w:val="00E44824"/>
    <w:rsid w:val="00E449FF"/>
    <w:rsid w:val="00E45515"/>
    <w:rsid w:val="00E45899"/>
    <w:rsid w:val="00E45A7C"/>
    <w:rsid w:val="00E45E40"/>
    <w:rsid w:val="00E461DB"/>
    <w:rsid w:val="00E46474"/>
    <w:rsid w:val="00E46692"/>
    <w:rsid w:val="00E47133"/>
    <w:rsid w:val="00E47DBD"/>
    <w:rsid w:val="00E5031D"/>
    <w:rsid w:val="00E5044E"/>
    <w:rsid w:val="00E51437"/>
    <w:rsid w:val="00E51478"/>
    <w:rsid w:val="00E5175E"/>
    <w:rsid w:val="00E51B59"/>
    <w:rsid w:val="00E52448"/>
    <w:rsid w:val="00E5276C"/>
    <w:rsid w:val="00E53A60"/>
    <w:rsid w:val="00E54093"/>
    <w:rsid w:val="00E55F88"/>
    <w:rsid w:val="00E5609C"/>
    <w:rsid w:val="00E56430"/>
    <w:rsid w:val="00E573C4"/>
    <w:rsid w:val="00E57423"/>
    <w:rsid w:val="00E57681"/>
    <w:rsid w:val="00E57BC2"/>
    <w:rsid w:val="00E616FE"/>
    <w:rsid w:val="00E624CB"/>
    <w:rsid w:val="00E62980"/>
    <w:rsid w:val="00E629D3"/>
    <w:rsid w:val="00E62A09"/>
    <w:rsid w:val="00E62AD3"/>
    <w:rsid w:val="00E62B1D"/>
    <w:rsid w:val="00E63CCF"/>
    <w:rsid w:val="00E64228"/>
    <w:rsid w:val="00E655AD"/>
    <w:rsid w:val="00E6596B"/>
    <w:rsid w:val="00E65D5F"/>
    <w:rsid w:val="00E65E85"/>
    <w:rsid w:val="00E66FCA"/>
    <w:rsid w:val="00E67496"/>
    <w:rsid w:val="00E67AF3"/>
    <w:rsid w:val="00E708AB"/>
    <w:rsid w:val="00E70904"/>
    <w:rsid w:val="00E713E8"/>
    <w:rsid w:val="00E71553"/>
    <w:rsid w:val="00E71BB4"/>
    <w:rsid w:val="00E71DFB"/>
    <w:rsid w:val="00E71F2A"/>
    <w:rsid w:val="00E7207E"/>
    <w:rsid w:val="00E72136"/>
    <w:rsid w:val="00E72374"/>
    <w:rsid w:val="00E723FD"/>
    <w:rsid w:val="00E72610"/>
    <w:rsid w:val="00E72912"/>
    <w:rsid w:val="00E72A70"/>
    <w:rsid w:val="00E72A71"/>
    <w:rsid w:val="00E72E75"/>
    <w:rsid w:val="00E734B8"/>
    <w:rsid w:val="00E73A36"/>
    <w:rsid w:val="00E7490D"/>
    <w:rsid w:val="00E74911"/>
    <w:rsid w:val="00E74E62"/>
    <w:rsid w:val="00E753B6"/>
    <w:rsid w:val="00E756E2"/>
    <w:rsid w:val="00E75706"/>
    <w:rsid w:val="00E75797"/>
    <w:rsid w:val="00E7594F"/>
    <w:rsid w:val="00E7595F"/>
    <w:rsid w:val="00E75BD2"/>
    <w:rsid w:val="00E76004"/>
    <w:rsid w:val="00E7662C"/>
    <w:rsid w:val="00E779BE"/>
    <w:rsid w:val="00E77C28"/>
    <w:rsid w:val="00E77C7B"/>
    <w:rsid w:val="00E77D34"/>
    <w:rsid w:val="00E8040F"/>
    <w:rsid w:val="00E8048B"/>
    <w:rsid w:val="00E80F91"/>
    <w:rsid w:val="00E81367"/>
    <w:rsid w:val="00E81864"/>
    <w:rsid w:val="00E81B79"/>
    <w:rsid w:val="00E82AD6"/>
    <w:rsid w:val="00E82CB9"/>
    <w:rsid w:val="00E82E11"/>
    <w:rsid w:val="00E83195"/>
    <w:rsid w:val="00E8381B"/>
    <w:rsid w:val="00E83EF7"/>
    <w:rsid w:val="00E83FD4"/>
    <w:rsid w:val="00E84036"/>
    <w:rsid w:val="00E840D2"/>
    <w:rsid w:val="00E84915"/>
    <w:rsid w:val="00E85235"/>
    <w:rsid w:val="00E858E0"/>
    <w:rsid w:val="00E86A37"/>
    <w:rsid w:val="00E86FAC"/>
    <w:rsid w:val="00E87298"/>
    <w:rsid w:val="00E8751A"/>
    <w:rsid w:val="00E8777C"/>
    <w:rsid w:val="00E8796A"/>
    <w:rsid w:val="00E87EA6"/>
    <w:rsid w:val="00E87FB4"/>
    <w:rsid w:val="00E87FBD"/>
    <w:rsid w:val="00E90482"/>
    <w:rsid w:val="00E90854"/>
    <w:rsid w:val="00E908FD"/>
    <w:rsid w:val="00E9126A"/>
    <w:rsid w:val="00E91747"/>
    <w:rsid w:val="00E929E7"/>
    <w:rsid w:val="00E92BFD"/>
    <w:rsid w:val="00E93306"/>
    <w:rsid w:val="00E93365"/>
    <w:rsid w:val="00E93367"/>
    <w:rsid w:val="00E934E1"/>
    <w:rsid w:val="00E93566"/>
    <w:rsid w:val="00E93943"/>
    <w:rsid w:val="00E939CE"/>
    <w:rsid w:val="00E940C5"/>
    <w:rsid w:val="00E941D5"/>
    <w:rsid w:val="00E9450B"/>
    <w:rsid w:val="00E948D4"/>
    <w:rsid w:val="00E955C6"/>
    <w:rsid w:val="00E95860"/>
    <w:rsid w:val="00E95CD9"/>
    <w:rsid w:val="00E95D40"/>
    <w:rsid w:val="00E9605E"/>
    <w:rsid w:val="00E964E8"/>
    <w:rsid w:val="00E9675C"/>
    <w:rsid w:val="00E967D6"/>
    <w:rsid w:val="00E96896"/>
    <w:rsid w:val="00E9711F"/>
    <w:rsid w:val="00E97288"/>
    <w:rsid w:val="00E976DB"/>
    <w:rsid w:val="00E97820"/>
    <w:rsid w:val="00E979BC"/>
    <w:rsid w:val="00E97D5A"/>
    <w:rsid w:val="00E97FD9"/>
    <w:rsid w:val="00EA012D"/>
    <w:rsid w:val="00EA05C7"/>
    <w:rsid w:val="00EA0F8B"/>
    <w:rsid w:val="00EA0F97"/>
    <w:rsid w:val="00EA106B"/>
    <w:rsid w:val="00EA13CB"/>
    <w:rsid w:val="00EA1472"/>
    <w:rsid w:val="00EA165A"/>
    <w:rsid w:val="00EA20E1"/>
    <w:rsid w:val="00EA248B"/>
    <w:rsid w:val="00EA2AB7"/>
    <w:rsid w:val="00EA2BC0"/>
    <w:rsid w:val="00EA3184"/>
    <w:rsid w:val="00EA418A"/>
    <w:rsid w:val="00EA4192"/>
    <w:rsid w:val="00EA4B61"/>
    <w:rsid w:val="00EA4C57"/>
    <w:rsid w:val="00EA55EE"/>
    <w:rsid w:val="00EA5774"/>
    <w:rsid w:val="00EA5EB8"/>
    <w:rsid w:val="00EA5ECD"/>
    <w:rsid w:val="00EA5ECF"/>
    <w:rsid w:val="00EA69F7"/>
    <w:rsid w:val="00EA6A7D"/>
    <w:rsid w:val="00EA6BF3"/>
    <w:rsid w:val="00EA6CB4"/>
    <w:rsid w:val="00EA722E"/>
    <w:rsid w:val="00EA78CE"/>
    <w:rsid w:val="00EA792E"/>
    <w:rsid w:val="00EA7B91"/>
    <w:rsid w:val="00EB01FE"/>
    <w:rsid w:val="00EB07B2"/>
    <w:rsid w:val="00EB19A0"/>
    <w:rsid w:val="00EB1AB6"/>
    <w:rsid w:val="00EB235E"/>
    <w:rsid w:val="00EB2AA2"/>
    <w:rsid w:val="00EB3779"/>
    <w:rsid w:val="00EB3CAB"/>
    <w:rsid w:val="00EB4701"/>
    <w:rsid w:val="00EB4B79"/>
    <w:rsid w:val="00EB51E6"/>
    <w:rsid w:val="00EB5501"/>
    <w:rsid w:val="00EB6250"/>
    <w:rsid w:val="00EB6368"/>
    <w:rsid w:val="00EB66B5"/>
    <w:rsid w:val="00EB67E8"/>
    <w:rsid w:val="00EB6B6C"/>
    <w:rsid w:val="00EB6B9B"/>
    <w:rsid w:val="00EB6DB2"/>
    <w:rsid w:val="00EB70AF"/>
    <w:rsid w:val="00EB73B0"/>
    <w:rsid w:val="00EB74A8"/>
    <w:rsid w:val="00EB7C6F"/>
    <w:rsid w:val="00EC089B"/>
    <w:rsid w:val="00EC1028"/>
    <w:rsid w:val="00EC1095"/>
    <w:rsid w:val="00EC13AB"/>
    <w:rsid w:val="00EC1842"/>
    <w:rsid w:val="00EC22BB"/>
    <w:rsid w:val="00EC28FA"/>
    <w:rsid w:val="00EC2E92"/>
    <w:rsid w:val="00EC34CB"/>
    <w:rsid w:val="00EC39DA"/>
    <w:rsid w:val="00EC3D08"/>
    <w:rsid w:val="00EC4804"/>
    <w:rsid w:val="00EC49FB"/>
    <w:rsid w:val="00EC4D20"/>
    <w:rsid w:val="00EC5234"/>
    <w:rsid w:val="00EC599B"/>
    <w:rsid w:val="00EC5B60"/>
    <w:rsid w:val="00EC64AB"/>
    <w:rsid w:val="00EC6C1A"/>
    <w:rsid w:val="00EC6DDD"/>
    <w:rsid w:val="00EC6FB9"/>
    <w:rsid w:val="00EC780E"/>
    <w:rsid w:val="00EC792B"/>
    <w:rsid w:val="00EC7DF5"/>
    <w:rsid w:val="00ED04B2"/>
    <w:rsid w:val="00ED08B4"/>
    <w:rsid w:val="00ED0E47"/>
    <w:rsid w:val="00ED0F39"/>
    <w:rsid w:val="00ED0FFD"/>
    <w:rsid w:val="00ED1683"/>
    <w:rsid w:val="00ED1D1E"/>
    <w:rsid w:val="00ED1D9D"/>
    <w:rsid w:val="00ED21BD"/>
    <w:rsid w:val="00ED23E4"/>
    <w:rsid w:val="00ED242D"/>
    <w:rsid w:val="00ED2640"/>
    <w:rsid w:val="00ED27FA"/>
    <w:rsid w:val="00ED28BF"/>
    <w:rsid w:val="00ED28D8"/>
    <w:rsid w:val="00ED2DE1"/>
    <w:rsid w:val="00ED355B"/>
    <w:rsid w:val="00ED3635"/>
    <w:rsid w:val="00ED3997"/>
    <w:rsid w:val="00ED3ECB"/>
    <w:rsid w:val="00ED4194"/>
    <w:rsid w:val="00ED4CDF"/>
    <w:rsid w:val="00ED51F7"/>
    <w:rsid w:val="00ED558C"/>
    <w:rsid w:val="00ED62A0"/>
    <w:rsid w:val="00ED6692"/>
    <w:rsid w:val="00EE0503"/>
    <w:rsid w:val="00EE0829"/>
    <w:rsid w:val="00EE0FCD"/>
    <w:rsid w:val="00EE150E"/>
    <w:rsid w:val="00EE16B8"/>
    <w:rsid w:val="00EE1C73"/>
    <w:rsid w:val="00EE2413"/>
    <w:rsid w:val="00EE2440"/>
    <w:rsid w:val="00EE2557"/>
    <w:rsid w:val="00EE2BAA"/>
    <w:rsid w:val="00EE2DB6"/>
    <w:rsid w:val="00EE3602"/>
    <w:rsid w:val="00EE3CAC"/>
    <w:rsid w:val="00EE3EB3"/>
    <w:rsid w:val="00EE419A"/>
    <w:rsid w:val="00EE454D"/>
    <w:rsid w:val="00EE4635"/>
    <w:rsid w:val="00EE4C8F"/>
    <w:rsid w:val="00EE57B2"/>
    <w:rsid w:val="00EE5D0A"/>
    <w:rsid w:val="00EE6297"/>
    <w:rsid w:val="00EE6680"/>
    <w:rsid w:val="00EE6845"/>
    <w:rsid w:val="00EE68F6"/>
    <w:rsid w:val="00EE761E"/>
    <w:rsid w:val="00EE7887"/>
    <w:rsid w:val="00EE78F1"/>
    <w:rsid w:val="00EF0438"/>
    <w:rsid w:val="00EF0AD7"/>
    <w:rsid w:val="00EF0B16"/>
    <w:rsid w:val="00EF0EF5"/>
    <w:rsid w:val="00EF1100"/>
    <w:rsid w:val="00EF116D"/>
    <w:rsid w:val="00EF188E"/>
    <w:rsid w:val="00EF221F"/>
    <w:rsid w:val="00EF23A3"/>
    <w:rsid w:val="00EF2C7B"/>
    <w:rsid w:val="00EF2EB5"/>
    <w:rsid w:val="00EF301C"/>
    <w:rsid w:val="00EF3776"/>
    <w:rsid w:val="00EF39C8"/>
    <w:rsid w:val="00EF4052"/>
    <w:rsid w:val="00EF4AA5"/>
    <w:rsid w:val="00EF4CED"/>
    <w:rsid w:val="00EF5196"/>
    <w:rsid w:val="00EF59EC"/>
    <w:rsid w:val="00EF5A88"/>
    <w:rsid w:val="00EF5C39"/>
    <w:rsid w:val="00EF606E"/>
    <w:rsid w:val="00EF617F"/>
    <w:rsid w:val="00EF63E3"/>
    <w:rsid w:val="00EF68E0"/>
    <w:rsid w:val="00EF6A7E"/>
    <w:rsid w:val="00EF743D"/>
    <w:rsid w:val="00EF7631"/>
    <w:rsid w:val="00EF764E"/>
    <w:rsid w:val="00F00774"/>
    <w:rsid w:val="00F00CC8"/>
    <w:rsid w:val="00F017FE"/>
    <w:rsid w:val="00F01AA7"/>
    <w:rsid w:val="00F029B8"/>
    <w:rsid w:val="00F02F6C"/>
    <w:rsid w:val="00F033ED"/>
    <w:rsid w:val="00F034E4"/>
    <w:rsid w:val="00F03774"/>
    <w:rsid w:val="00F038C2"/>
    <w:rsid w:val="00F038E3"/>
    <w:rsid w:val="00F04959"/>
    <w:rsid w:val="00F04A63"/>
    <w:rsid w:val="00F05715"/>
    <w:rsid w:val="00F05CDF"/>
    <w:rsid w:val="00F060FE"/>
    <w:rsid w:val="00F064BD"/>
    <w:rsid w:val="00F06600"/>
    <w:rsid w:val="00F06653"/>
    <w:rsid w:val="00F06C36"/>
    <w:rsid w:val="00F072DC"/>
    <w:rsid w:val="00F072DD"/>
    <w:rsid w:val="00F10021"/>
    <w:rsid w:val="00F105F8"/>
    <w:rsid w:val="00F10E2A"/>
    <w:rsid w:val="00F10ED8"/>
    <w:rsid w:val="00F110D6"/>
    <w:rsid w:val="00F110ED"/>
    <w:rsid w:val="00F11B19"/>
    <w:rsid w:val="00F12318"/>
    <w:rsid w:val="00F12727"/>
    <w:rsid w:val="00F13508"/>
    <w:rsid w:val="00F15242"/>
    <w:rsid w:val="00F15557"/>
    <w:rsid w:val="00F158E1"/>
    <w:rsid w:val="00F160ED"/>
    <w:rsid w:val="00F165FB"/>
    <w:rsid w:val="00F167BC"/>
    <w:rsid w:val="00F16CED"/>
    <w:rsid w:val="00F16F6F"/>
    <w:rsid w:val="00F174E1"/>
    <w:rsid w:val="00F175A9"/>
    <w:rsid w:val="00F17809"/>
    <w:rsid w:val="00F17FFB"/>
    <w:rsid w:val="00F20A0F"/>
    <w:rsid w:val="00F216DE"/>
    <w:rsid w:val="00F21B6D"/>
    <w:rsid w:val="00F2336C"/>
    <w:rsid w:val="00F235C7"/>
    <w:rsid w:val="00F23E0C"/>
    <w:rsid w:val="00F24569"/>
    <w:rsid w:val="00F249F7"/>
    <w:rsid w:val="00F24AA2"/>
    <w:rsid w:val="00F24DFA"/>
    <w:rsid w:val="00F2510C"/>
    <w:rsid w:val="00F257C7"/>
    <w:rsid w:val="00F25D99"/>
    <w:rsid w:val="00F2629E"/>
    <w:rsid w:val="00F26387"/>
    <w:rsid w:val="00F26393"/>
    <w:rsid w:val="00F26576"/>
    <w:rsid w:val="00F273AF"/>
    <w:rsid w:val="00F277C6"/>
    <w:rsid w:val="00F279F4"/>
    <w:rsid w:val="00F30468"/>
    <w:rsid w:val="00F308EB"/>
    <w:rsid w:val="00F30E0B"/>
    <w:rsid w:val="00F311FA"/>
    <w:rsid w:val="00F313DB"/>
    <w:rsid w:val="00F31508"/>
    <w:rsid w:val="00F31A2F"/>
    <w:rsid w:val="00F31F5A"/>
    <w:rsid w:val="00F322E6"/>
    <w:rsid w:val="00F32608"/>
    <w:rsid w:val="00F327A7"/>
    <w:rsid w:val="00F33335"/>
    <w:rsid w:val="00F335A1"/>
    <w:rsid w:val="00F3369C"/>
    <w:rsid w:val="00F33787"/>
    <w:rsid w:val="00F33977"/>
    <w:rsid w:val="00F33D09"/>
    <w:rsid w:val="00F34474"/>
    <w:rsid w:val="00F34903"/>
    <w:rsid w:val="00F34929"/>
    <w:rsid w:val="00F34A10"/>
    <w:rsid w:val="00F34A7B"/>
    <w:rsid w:val="00F34E2D"/>
    <w:rsid w:val="00F35153"/>
    <w:rsid w:val="00F353BD"/>
    <w:rsid w:val="00F35548"/>
    <w:rsid w:val="00F3554D"/>
    <w:rsid w:val="00F3590F"/>
    <w:rsid w:val="00F35A81"/>
    <w:rsid w:val="00F35A99"/>
    <w:rsid w:val="00F35BEF"/>
    <w:rsid w:val="00F35E36"/>
    <w:rsid w:val="00F35E4A"/>
    <w:rsid w:val="00F36462"/>
    <w:rsid w:val="00F36606"/>
    <w:rsid w:val="00F3720E"/>
    <w:rsid w:val="00F37365"/>
    <w:rsid w:val="00F37B6C"/>
    <w:rsid w:val="00F409EB"/>
    <w:rsid w:val="00F409F5"/>
    <w:rsid w:val="00F40AB0"/>
    <w:rsid w:val="00F4115C"/>
    <w:rsid w:val="00F4189B"/>
    <w:rsid w:val="00F41CAA"/>
    <w:rsid w:val="00F41E27"/>
    <w:rsid w:val="00F4201E"/>
    <w:rsid w:val="00F4220B"/>
    <w:rsid w:val="00F42360"/>
    <w:rsid w:val="00F427B5"/>
    <w:rsid w:val="00F429DA"/>
    <w:rsid w:val="00F4304E"/>
    <w:rsid w:val="00F43F5C"/>
    <w:rsid w:val="00F44295"/>
    <w:rsid w:val="00F448DA"/>
    <w:rsid w:val="00F4493E"/>
    <w:rsid w:val="00F4567B"/>
    <w:rsid w:val="00F45B75"/>
    <w:rsid w:val="00F45D49"/>
    <w:rsid w:val="00F464D0"/>
    <w:rsid w:val="00F464F7"/>
    <w:rsid w:val="00F465E7"/>
    <w:rsid w:val="00F46C31"/>
    <w:rsid w:val="00F47F13"/>
    <w:rsid w:val="00F503B5"/>
    <w:rsid w:val="00F503C8"/>
    <w:rsid w:val="00F503FA"/>
    <w:rsid w:val="00F50BAF"/>
    <w:rsid w:val="00F51304"/>
    <w:rsid w:val="00F5139E"/>
    <w:rsid w:val="00F513F9"/>
    <w:rsid w:val="00F514ED"/>
    <w:rsid w:val="00F5199A"/>
    <w:rsid w:val="00F51BBF"/>
    <w:rsid w:val="00F539A5"/>
    <w:rsid w:val="00F541D9"/>
    <w:rsid w:val="00F542D8"/>
    <w:rsid w:val="00F551AF"/>
    <w:rsid w:val="00F5568C"/>
    <w:rsid w:val="00F559DB"/>
    <w:rsid w:val="00F56095"/>
    <w:rsid w:val="00F563B2"/>
    <w:rsid w:val="00F56435"/>
    <w:rsid w:val="00F565E1"/>
    <w:rsid w:val="00F5665F"/>
    <w:rsid w:val="00F57F98"/>
    <w:rsid w:val="00F60079"/>
    <w:rsid w:val="00F61317"/>
    <w:rsid w:val="00F61E9E"/>
    <w:rsid w:val="00F61EE7"/>
    <w:rsid w:val="00F62CA5"/>
    <w:rsid w:val="00F63826"/>
    <w:rsid w:val="00F639CA"/>
    <w:rsid w:val="00F63C22"/>
    <w:rsid w:val="00F6442F"/>
    <w:rsid w:val="00F64690"/>
    <w:rsid w:val="00F6476A"/>
    <w:rsid w:val="00F64B35"/>
    <w:rsid w:val="00F64CAE"/>
    <w:rsid w:val="00F65005"/>
    <w:rsid w:val="00F650A2"/>
    <w:rsid w:val="00F65195"/>
    <w:rsid w:val="00F652A7"/>
    <w:rsid w:val="00F656A8"/>
    <w:rsid w:val="00F6595A"/>
    <w:rsid w:val="00F65C1A"/>
    <w:rsid w:val="00F66005"/>
    <w:rsid w:val="00F669D8"/>
    <w:rsid w:val="00F67043"/>
    <w:rsid w:val="00F67196"/>
    <w:rsid w:val="00F6784E"/>
    <w:rsid w:val="00F70911"/>
    <w:rsid w:val="00F70C9E"/>
    <w:rsid w:val="00F70DF5"/>
    <w:rsid w:val="00F70E10"/>
    <w:rsid w:val="00F7101D"/>
    <w:rsid w:val="00F71960"/>
    <w:rsid w:val="00F71FE3"/>
    <w:rsid w:val="00F72C1C"/>
    <w:rsid w:val="00F731CA"/>
    <w:rsid w:val="00F7326B"/>
    <w:rsid w:val="00F73611"/>
    <w:rsid w:val="00F73840"/>
    <w:rsid w:val="00F740D6"/>
    <w:rsid w:val="00F74C0C"/>
    <w:rsid w:val="00F74D2C"/>
    <w:rsid w:val="00F75207"/>
    <w:rsid w:val="00F756A5"/>
    <w:rsid w:val="00F76376"/>
    <w:rsid w:val="00F7677E"/>
    <w:rsid w:val="00F7698B"/>
    <w:rsid w:val="00F772F1"/>
    <w:rsid w:val="00F7793D"/>
    <w:rsid w:val="00F80082"/>
    <w:rsid w:val="00F80BDA"/>
    <w:rsid w:val="00F80EF4"/>
    <w:rsid w:val="00F81132"/>
    <w:rsid w:val="00F81B40"/>
    <w:rsid w:val="00F823E8"/>
    <w:rsid w:val="00F82B22"/>
    <w:rsid w:val="00F82F99"/>
    <w:rsid w:val="00F8333D"/>
    <w:rsid w:val="00F836F4"/>
    <w:rsid w:val="00F8380E"/>
    <w:rsid w:val="00F83E72"/>
    <w:rsid w:val="00F83F39"/>
    <w:rsid w:val="00F8432D"/>
    <w:rsid w:val="00F8484B"/>
    <w:rsid w:val="00F84A74"/>
    <w:rsid w:val="00F84EB2"/>
    <w:rsid w:val="00F851E6"/>
    <w:rsid w:val="00F85250"/>
    <w:rsid w:val="00F85E0E"/>
    <w:rsid w:val="00F85E76"/>
    <w:rsid w:val="00F86606"/>
    <w:rsid w:val="00F8722C"/>
    <w:rsid w:val="00F873BA"/>
    <w:rsid w:val="00F87670"/>
    <w:rsid w:val="00F90C8D"/>
    <w:rsid w:val="00F91050"/>
    <w:rsid w:val="00F920DE"/>
    <w:rsid w:val="00F926BA"/>
    <w:rsid w:val="00F92BD5"/>
    <w:rsid w:val="00F9304E"/>
    <w:rsid w:val="00F932CF"/>
    <w:rsid w:val="00F93BBA"/>
    <w:rsid w:val="00F93E07"/>
    <w:rsid w:val="00F93F9E"/>
    <w:rsid w:val="00F947B9"/>
    <w:rsid w:val="00F94910"/>
    <w:rsid w:val="00F94D0D"/>
    <w:rsid w:val="00F951A6"/>
    <w:rsid w:val="00F952B7"/>
    <w:rsid w:val="00F958F9"/>
    <w:rsid w:val="00F95996"/>
    <w:rsid w:val="00F95BD1"/>
    <w:rsid w:val="00F95EE8"/>
    <w:rsid w:val="00F961D6"/>
    <w:rsid w:val="00F965B9"/>
    <w:rsid w:val="00F96B53"/>
    <w:rsid w:val="00F970DF"/>
    <w:rsid w:val="00F97C7B"/>
    <w:rsid w:val="00FA00FE"/>
    <w:rsid w:val="00FA0614"/>
    <w:rsid w:val="00FA0615"/>
    <w:rsid w:val="00FA08BF"/>
    <w:rsid w:val="00FA0D3F"/>
    <w:rsid w:val="00FA11C1"/>
    <w:rsid w:val="00FA17AC"/>
    <w:rsid w:val="00FA18E4"/>
    <w:rsid w:val="00FA1FDE"/>
    <w:rsid w:val="00FA235F"/>
    <w:rsid w:val="00FA2917"/>
    <w:rsid w:val="00FA2D5E"/>
    <w:rsid w:val="00FA2DD0"/>
    <w:rsid w:val="00FA4770"/>
    <w:rsid w:val="00FA5190"/>
    <w:rsid w:val="00FA5348"/>
    <w:rsid w:val="00FA55AD"/>
    <w:rsid w:val="00FA6549"/>
    <w:rsid w:val="00FA6E08"/>
    <w:rsid w:val="00FA6F94"/>
    <w:rsid w:val="00FA70FF"/>
    <w:rsid w:val="00FA72C3"/>
    <w:rsid w:val="00FA77A7"/>
    <w:rsid w:val="00FA792A"/>
    <w:rsid w:val="00FA7FAA"/>
    <w:rsid w:val="00FB1052"/>
    <w:rsid w:val="00FB12AA"/>
    <w:rsid w:val="00FB18AC"/>
    <w:rsid w:val="00FB20B2"/>
    <w:rsid w:val="00FB20D1"/>
    <w:rsid w:val="00FB22A1"/>
    <w:rsid w:val="00FB2687"/>
    <w:rsid w:val="00FB3117"/>
    <w:rsid w:val="00FB33F3"/>
    <w:rsid w:val="00FB3493"/>
    <w:rsid w:val="00FB35BE"/>
    <w:rsid w:val="00FB3654"/>
    <w:rsid w:val="00FB4097"/>
    <w:rsid w:val="00FB5990"/>
    <w:rsid w:val="00FB60D0"/>
    <w:rsid w:val="00FB6288"/>
    <w:rsid w:val="00FB62A8"/>
    <w:rsid w:val="00FB7215"/>
    <w:rsid w:val="00FB74F4"/>
    <w:rsid w:val="00FB7573"/>
    <w:rsid w:val="00FB7CD5"/>
    <w:rsid w:val="00FC07A5"/>
    <w:rsid w:val="00FC0BE4"/>
    <w:rsid w:val="00FC0D6D"/>
    <w:rsid w:val="00FC110B"/>
    <w:rsid w:val="00FC16EC"/>
    <w:rsid w:val="00FC1DD4"/>
    <w:rsid w:val="00FC338F"/>
    <w:rsid w:val="00FC352F"/>
    <w:rsid w:val="00FC3E1D"/>
    <w:rsid w:val="00FC457C"/>
    <w:rsid w:val="00FC495A"/>
    <w:rsid w:val="00FC5239"/>
    <w:rsid w:val="00FC5602"/>
    <w:rsid w:val="00FC58AF"/>
    <w:rsid w:val="00FC5918"/>
    <w:rsid w:val="00FC5D6F"/>
    <w:rsid w:val="00FC666B"/>
    <w:rsid w:val="00FC6C0B"/>
    <w:rsid w:val="00FC6C64"/>
    <w:rsid w:val="00FC7031"/>
    <w:rsid w:val="00FC7550"/>
    <w:rsid w:val="00FC7558"/>
    <w:rsid w:val="00FC7B94"/>
    <w:rsid w:val="00FC7ED3"/>
    <w:rsid w:val="00FC7F49"/>
    <w:rsid w:val="00FD0706"/>
    <w:rsid w:val="00FD07D0"/>
    <w:rsid w:val="00FD0B8E"/>
    <w:rsid w:val="00FD1422"/>
    <w:rsid w:val="00FD1D4C"/>
    <w:rsid w:val="00FD1F43"/>
    <w:rsid w:val="00FD1F6E"/>
    <w:rsid w:val="00FD2072"/>
    <w:rsid w:val="00FD25B0"/>
    <w:rsid w:val="00FD2F40"/>
    <w:rsid w:val="00FD3404"/>
    <w:rsid w:val="00FD3F8C"/>
    <w:rsid w:val="00FD446C"/>
    <w:rsid w:val="00FD4A9C"/>
    <w:rsid w:val="00FD4E59"/>
    <w:rsid w:val="00FD5C57"/>
    <w:rsid w:val="00FD611F"/>
    <w:rsid w:val="00FD651B"/>
    <w:rsid w:val="00FD6A1F"/>
    <w:rsid w:val="00FD6CAA"/>
    <w:rsid w:val="00FD6D59"/>
    <w:rsid w:val="00FD72B0"/>
    <w:rsid w:val="00FD770F"/>
    <w:rsid w:val="00FD77E5"/>
    <w:rsid w:val="00FD7B25"/>
    <w:rsid w:val="00FD7BBD"/>
    <w:rsid w:val="00FD7CAF"/>
    <w:rsid w:val="00FE15D1"/>
    <w:rsid w:val="00FE2383"/>
    <w:rsid w:val="00FE2715"/>
    <w:rsid w:val="00FE2A4E"/>
    <w:rsid w:val="00FE2B7B"/>
    <w:rsid w:val="00FE3344"/>
    <w:rsid w:val="00FE3800"/>
    <w:rsid w:val="00FE3BE9"/>
    <w:rsid w:val="00FE3CA8"/>
    <w:rsid w:val="00FE3DA3"/>
    <w:rsid w:val="00FE404E"/>
    <w:rsid w:val="00FE4BEC"/>
    <w:rsid w:val="00FE4C6A"/>
    <w:rsid w:val="00FE4F22"/>
    <w:rsid w:val="00FE533C"/>
    <w:rsid w:val="00FE53F9"/>
    <w:rsid w:val="00FE54EE"/>
    <w:rsid w:val="00FE6143"/>
    <w:rsid w:val="00FE6511"/>
    <w:rsid w:val="00FE69FC"/>
    <w:rsid w:val="00FE6F4E"/>
    <w:rsid w:val="00FE75DB"/>
    <w:rsid w:val="00FE7E99"/>
    <w:rsid w:val="00FF0307"/>
    <w:rsid w:val="00FF038E"/>
    <w:rsid w:val="00FF0899"/>
    <w:rsid w:val="00FF0C50"/>
    <w:rsid w:val="00FF0F52"/>
    <w:rsid w:val="00FF16F7"/>
    <w:rsid w:val="00FF187B"/>
    <w:rsid w:val="00FF1A7D"/>
    <w:rsid w:val="00FF1BF0"/>
    <w:rsid w:val="00FF1D58"/>
    <w:rsid w:val="00FF279E"/>
    <w:rsid w:val="00FF2AAA"/>
    <w:rsid w:val="00FF2B92"/>
    <w:rsid w:val="00FF2D15"/>
    <w:rsid w:val="00FF3096"/>
    <w:rsid w:val="00FF3579"/>
    <w:rsid w:val="00FF3F0B"/>
    <w:rsid w:val="00FF5DE5"/>
    <w:rsid w:val="00FF5E51"/>
    <w:rsid w:val="00FF63E5"/>
    <w:rsid w:val="00FF6662"/>
    <w:rsid w:val="00FF6C16"/>
    <w:rsid w:val="00FF7115"/>
    <w:rsid w:val="00FF7772"/>
    <w:rsid w:val="00FF7BAF"/>
    <w:rsid w:val="00FF7E7A"/>
    <w:rsid w:val="00FF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4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24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B4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9</Pages>
  <Words>1768</Words>
  <Characters>10079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Vilysov</cp:lastModifiedBy>
  <cp:revision>11</cp:revision>
  <dcterms:created xsi:type="dcterms:W3CDTF">2013-04-05T10:39:00Z</dcterms:created>
  <dcterms:modified xsi:type="dcterms:W3CDTF">2013-04-09T13:12:00Z</dcterms:modified>
</cp:coreProperties>
</file>